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480"/>
        <w:gridCol w:w="32"/>
        <w:gridCol w:w="1558"/>
        <w:gridCol w:w="144"/>
        <w:gridCol w:w="1415"/>
        <w:gridCol w:w="1278"/>
        <w:gridCol w:w="29"/>
        <w:gridCol w:w="581"/>
        <w:gridCol w:w="1091"/>
        <w:gridCol w:w="591"/>
        <w:gridCol w:w="77"/>
        <w:gridCol w:w="1241"/>
        <w:gridCol w:w="199"/>
        <w:gridCol w:w="1122"/>
        <w:gridCol w:w="314"/>
        <w:gridCol w:w="44"/>
        <w:gridCol w:w="1040"/>
        <w:gridCol w:w="150"/>
        <w:gridCol w:w="1290"/>
        <w:gridCol w:w="1020"/>
        <w:gridCol w:w="1860"/>
        <w:gridCol w:w="124"/>
      </w:tblGrid>
      <w:tr w:rsidR="00734B55" w:rsidRPr="00935BCC" w:rsidTr="00112B62">
        <w:trPr>
          <w:gridAfter w:val="1"/>
          <w:wAfter w:w="124" w:type="dxa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1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34B55" w:rsidRPr="00935BCC" w:rsidRDefault="00734B55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5BCC">
              <w:rPr>
                <w:rFonts w:ascii="Times New Roman" w:hAnsi="Times New Roman"/>
                <w:sz w:val="24"/>
                <w:szCs w:val="24"/>
              </w:rPr>
              <w:t xml:space="preserve">Приложение к постановлению </w:t>
            </w:r>
          </w:p>
          <w:p w:rsidR="00734B55" w:rsidRPr="00935BCC" w:rsidRDefault="00734B55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5BCC">
              <w:rPr>
                <w:rFonts w:ascii="Times New Roman" w:hAnsi="Times New Roman"/>
                <w:sz w:val="24"/>
                <w:szCs w:val="24"/>
              </w:rPr>
              <w:t>Администрации города Ржева</w:t>
            </w:r>
          </w:p>
          <w:p w:rsidR="00734B55" w:rsidRPr="00935BCC" w:rsidRDefault="00734B55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5BCC">
              <w:rPr>
                <w:rFonts w:ascii="Times New Roman" w:hAnsi="Times New Roman"/>
                <w:sz w:val="24"/>
                <w:szCs w:val="24"/>
              </w:rPr>
              <w:t>Тверской области</w:t>
            </w:r>
          </w:p>
          <w:p w:rsidR="00734B55" w:rsidRPr="004260DE" w:rsidRDefault="00734B55" w:rsidP="009F7B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260DE">
              <w:rPr>
                <w:rFonts w:ascii="Times New Roman" w:hAnsi="Times New Roman"/>
                <w:sz w:val="24"/>
                <w:szCs w:val="24"/>
                <w:u w:val="single"/>
              </w:rPr>
              <w:t>от 21.08.2020 № 683</w:t>
            </w:r>
          </w:p>
          <w:p w:rsidR="00734B55" w:rsidRPr="00935BCC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BCC">
              <w:rPr>
                <w:rFonts w:ascii="Times New Roman" w:hAnsi="Times New Roman"/>
                <w:sz w:val="28"/>
                <w:szCs w:val="28"/>
              </w:rPr>
              <w:tab/>
            </w:r>
            <w:r w:rsidRPr="00935BCC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734B55" w:rsidRPr="00686F94" w:rsidTr="00207648">
        <w:trPr>
          <w:gridAfter w:val="1"/>
          <w:wAfter w:w="124" w:type="dxa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4B55" w:rsidRPr="00783984" w:rsidRDefault="00734B55" w:rsidP="0078398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783984">
              <w:rPr>
                <w:rFonts w:ascii="Times New Roman" w:hAnsi="Times New Roman"/>
                <w:sz w:val="20"/>
                <w:szCs w:val="20"/>
              </w:rPr>
              <w:t xml:space="preserve">Приложение к постановлению </w:t>
            </w:r>
          </w:p>
          <w:p w:rsidR="00734B55" w:rsidRPr="00783984" w:rsidRDefault="00734B55" w:rsidP="0078398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83984">
              <w:rPr>
                <w:rFonts w:ascii="Times New Roman" w:hAnsi="Times New Roman"/>
                <w:sz w:val="20"/>
                <w:szCs w:val="20"/>
              </w:rPr>
              <w:t>Администрации города Ржева</w:t>
            </w:r>
          </w:p>
          <w:p w:rsidR="00734B55" w:rsidRPr="00783984" w:rsidRDefault="00734B55" w:rsidP="0078398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83984">
              <w:rPr>
                <w:rFonts w:ascii="Times New Roman" w:hAnsi="Times New Roman"/>
                <w:sz w:val="20"/>
                <w:szCs w:val="20"/>
              </w:rPr>
              <w:t>Тверской области</w:t>
            </w:r>
          </w:p>
          <w:p w:rsidR="00734B55" w:rsidRPr="00985EB4" w:rsidRDefault="00734B55" w:rsidP="00985EB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от 02.06.2016</w:t>
            </w:r>
            <w:r w:rsidRPr="00783984">
              <w:rPr>
                <w:rFonts w:ascii="Times New Roman" w:hAnsi="Times New Roman"/>
                <w:sz w:val="20"/>
                <w:szCs w:val="20"/>
                <w:u w:val="single"/>
              </w:rPr>
              <w:t xml:space="preserve"> №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516/1</w:t>
            </w:r>
          </w:p>
        </w:tc>
      </w:tr>
      <w:tr w:rsidR="00734B55" w:rsidRPr="00686F94" w:rsidTr="00112B62">
        <w:trPr>
          <w:gridAfter w:val="1"/>
          <w:wAfter w:w="124" w:type="dxa"/>
        </w:trPr>
        <w:tc>
          <w:tcPr>
            <w:tcW w:w="16036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Реестр муниципальных маршрутов ре</w:t>
            </w:r>
            <w:r>
              <w:rPr>
                <w:rFonts w:ascii="Times New Roman" w:hAnsi="Times New Roman"/>
                <w:sz w:val="28"/>
                <w:szCs w:val="28"/>
              </w:rPr>
              <w:t>гулярных перевозок города Ржева</w:t>
            </w:r>
          </w:p>
        </w:tc>
      </w:tr>
      <w:tr w:rsidR="00734B55" w:rsidRPr="00686F94" w:rsidTr="00336A6D">
        <w:trPr>
          <w:gridAfter w:val="1"/>
          <w:wAfter w:w="124" w:type="dxa"/>
        </w:trPr>
        <w:tc>
          <w:tcPr>
            <w:tcW w:w="480" w:type="dxa"/>
            <w:tcBorders>
              <w:top w:val="nil"/>
              <w:left w:val="nil"/>
              <w:right w:val="nil"/>
            </w:tcBorders>
          </w:tcPr>
          <w:p w:rsidR="00734B55" w:rsidRPr="00985EB4" w:rsidRDefault="00734B55" w:rsidP="00686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nil"/>
              <w:left w:val="nil"/>
              <w:right w:val="nil"/>
            </w:tcBorders>
          </w:tcPr>
          <w:p w:rsidR="00734B55" w:rsidRPr="00985EB4" w:rsidRDefault="00734B55" w:rsidP="00686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right w:val="nil"/>
            </w:tcBorders>
          </w:tcPr>
          <w:p w:rsidR="00734B55" w:rsidRPr="00985EB4" w:rsidRDefault="00734B55" w:rsidP="00686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</w:tcPr>
          <w:p w:rsidR="00734B55" w:rsidRPr="00985EB4" w:rsidRDefault="00734B55" w:rsidP="00686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right w:val="nil"/>
            </w:tcBorders>
          </w:tcPr>
          <w:p w:rsidR="00734B55" w:rsidRPr="00985EB4" w:rsidRDefault="00734B55" w:rsidP="00686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right w:val="nil"/>
            </w:tcBorders>
          </w:tcPr>
          <w:p w:rsidR="00734B55" w:rsidRPr="00985EB4" w:rsidRDefault="00734B55" w:rsidP="00686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:rsidR="00734B55" w:rsidRPr="00985EB4" w:rsidRDefault="00734B55" w:rsidP="00686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right w:val="nil"/>
            </w:tcBorders>
          </w:tcPr>
          <w:p w:rsidR="00734B55" w:rsidRPr="00985EB4" w:rsidRDefault="00734B55" w:rsidP="00686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right w:val="nil"/>
            </w:tcBorders>
          </w:tcPr>
          <w:p w:rsidR="00734B55" w:rsidRPr="00985EB4" w:rsidRDefault="00734B55" w:rsidP="00686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</w:tcPr>
          <w:p w:rsidR="00734B55" w:rsidRPr="00985EB4" w:rsidRDefault="00734B55" w:rsidP="00686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:rsidR="00734B55" w:rsidRPr="00985EB4" w:rsidRDefault="00734B55" w:rsidP="00686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right w:val="nil"/>
            </w:tcBorders>
          </w:tcPr>
          <w:p w:rsidR="00734B55" w:rsidRPr="00985EB4" w:rsidRDefault="00734B55" w:rsidP="00686F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4B55" w:rsidRPr="00686F94" w:rsidTr="00985EB4">
        <w:trPr>
          <w:gridAfter w:val="1"/>
          <w:wAfter w:w="124" w:type="dxa"/>
          <w:cantSplit/>
          <w:trHeight w:val="3106"/>
        </w:trPr>
        <w:tc>
          <w:tcPr>
            <w:tcW w:w="480" w:type="dxa"/>
            <w:textDirection w:val="btL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Регистрационный номер маршрута регулярных перевозок </w:t>
            </w:r>
          </w:p>
        </w:tc>
        <w:tc>
          <w:tcPr>
            <w:tcW w:w="512" w:type="dxa"/>
            <w:gridSpan w:val="2"/>
            <w:textDirection w:val="btL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Порядковый номер маршрута регулярных перевозок</w:t>
            </w:r>
          </w:p>
        </w:tc>
        <w:tc>
          <w:tcPr>
            <w:tcW w:w="1702" w:type="dxa"/>
            <w:gridSpan w:val="2"/>
            <w:textDirection w:val="btLr"/>
          </w:tcPr>
          <w:p w:rsidR="00734B55" w:rsidRPr="00686F94" w:rsidRDefault="00734B55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</w:t>
            </w:r>
          </w:p>
        </w:tc>
        <w:tc>
          <w:tcPr>
            <w:tcW w:w="2693" w:type="dxa"/>
            <w:gridSpan w:val="2"/>
            <w:textDirection w:val="btLr"/>
          </w:tcPr>
          <w:p w:rsidR="00734B55" w:rsidRPr="00686F94" w:rsidRDefault="00734B55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7"/>
                <w:szCs w:val="17"/>
                <w:lang w:eastAsia="ru-RU"/>
              </w:rPr>
              <w:t xml:space="preserve">Наименование промежуточных остановочных пунктов по маршруту регулярных перевозок </w:t>
            </w:r>
          </w:p>
        </w:tc>
        <w:tc>
          <w:tcPr>
            <w:tcW w:w="1701" w:type="dxa"/>
            <w:gridSpan w:val="3"/>
            <w:textDirection w:val="btLr"/>
          </w:tcPr>
          <w:p w:rsidR="00734B55" w:rsidRPr="00686F94" w:rsidRDefault="00734B55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 улиц, автомобильных дорог, по  которым предполагается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668" w:type="dxa"/>
            <w:gridSpan w:val="2"/>
            <w:textDirection w:val="btLr"/>
          </w:tcPr>
          <w:p w:rsidR="00734B55" w:rsidRPr="00686F94" w:rsidRDefault="00734B55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Протяженность маршрута регулярных перевозок (прямое направление и обратное направление), км</w:t>
            </w:r>
          </w:p>
        </w:tc>
        <w:tc>
          <w:tcPr>
            <w:tcW w:w="1440" w:type="dxa"/>
            <w:gridSpan w:val="2"/>
            <w:textDirection w:val="btLr"/>
          </w:tcPr>
          <w:p w:rsidR="00734B55" w:rsidRPr="00686F94" w:rsidRDefault="00734B55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Порядок посадки и высадки пассажиров</w:t>
            </w:r>
          </w:p>
        </w:tc>
        <w:tc>
          <w:tcPr>
            <w:tcW w:w="1436" w:type="dxa"/>
            <w:gridSpan w:val="2"/>
            <w:textDirection w:val="btLr"/>
          </w:tcPr>
          <w:p w:rsidR="00734B55" w:rsidRPr="00686F94" w:rsidRDefault="00734B55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Вид регулярных перевозок</w:t>
            </w:r>
          </w:p>
        </w:tc>
        <w:tc>
          <w:tcPr>
            <w:tcW w:w="1084" w:type="dxa"/>
            <w:gridSpan w:val="2"/>
            <w:textDirection w:val="btLr"/>
          </w:tcPr>
          <w:p w:rsidR="00734B55" w:rsidRPr="00985EB4" w:rsidRDefault="00734B55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985EB4">
              <w:rPr>
                <w:rFonts w:ascii="Times New Roman" w:hAnsi="Times New Roman"/>
                <w:color w:val="000000"/>
                <w:sz w:val="14"/>
                <w:szCs w:val="14"/>
                <w:lang w:eastAsia="ru-RU"/>
              </w:rPr>
              <w:t>Виды транспортных средств и классы транспортных средств, которые используются для перевозок по маршруту регулярных перевозок, максимальное количество транспортных средств каждого класса, единиц.</w:t>
            </w:r>
          </w:p>
        </w:tc>
        <w:tc>
          <w:tcPr>
            <w:tcW w:w="1440" w:type="dxa"/>
            <w:gridSpan w:val="2"/>
            <w:textDirection w:val="btLr"/>
          </w:tcPr>
          <w:p w:rsidR="00734B55" w:rsidRPr="00686F94" w:rsidRDefault="00734B55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Экологические характеристики транспортных средств, которые используются для перевозок по маршруту регулярных перевозок</w:t>
            </w:r>
          </w:p>
        </w:tc>
        <w:tc>
          <w:tcPr>
            <w:tcW w:w="1020" w:type="dxa"/>
            <w:textDirection w:val="btLr"/>
          </w:tcPr>
          <w:p w:rsidR="00734B55" w:rsidRPr="00686F94" w:rsidRDefault="00734B55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Дата начала осуществления регулярных перевозок</w:t>
            </w:r>
          </w:p>
        </w:tc>
        <w:tc>
          <w:tcPr>
            <w:tcW w:w="1860" w:type="dxa"/>
            <w:textDirection w:val="btLr"/>
          </w:tcPr>
          <w:p w:rsidR="00734B55" w:rsidRPr="00686F94" w:rsidRDefault="00734B55" w:rsidP="00686F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Наименование, место нахождения юридического лица, фамилия, имя и, если имеется, отчество индивидуального предпринимателя  (в том числе участников договора простого товарищества), осуществляющих перевозки по маршруту регулярных перевозок</w:t>
            </w:r>
          </w:p>
        </w:tc>
      </w:tr>
      <w:tr w:rsidR="00734B55" w:rsidRPr="00686F94" w:rsidTr="00336A6D">
        <w:trPr>
          <w:gridAfter w:val="1"/>
          <w:wAfter w:w="124" w:type="dxa"/>
          <w:trHeight w:val="284"/>
        </w:trPr>
        <w:tc>
          <w:tcPr>
            <w:tcW w:w="480" w:type="dxa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2" w:type="dxa"/>
            <w:gridSpan w:val="2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  <w:gridSpan w:val="2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93" w:type="dxa"/>
            <w:gridSpan w:val="2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3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68" w:type="dxa"/>
            <w:gridSpan w:val="2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36" w:type="dxa"/>
            <w:gridSpan w:val="2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4" w:type="dxa"/>
            <w:gridSpan w:val="2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20" w:type="dxa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60" w:type="dxa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</w:tr>
      <w:tr w:rsidR="00734B55" w:rsidRPr="00686F94" w:rsidTr="00985EB4">
        <w:trPr>
          <w:gridAfter w:val="1"/>
          <w:wAfter w:w="124" w:type="dxa"/>
          <w:trHeight w:val="168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702" w:type="dxa"/>
            <w:gridSpan w:val="2"/>
          </w:tcPr>
          <w:p w:rsidR="00734B55" w:rsidRPr="00686F94" w:rsidRDefault="00734B55" w:rsidP="005C6F25">
            <w:pPr>
              <w:pStyle w:val="NormalWeb"/>
              <w:spacing w:after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86F94">
              <w:rPr>
                <w:sz w:val="16"/>
                <w:szCs w:val="16"/>
              </w:rPr>
              <w:t>Мебельный к-т - Ржев-2</w:t>
            </w:r>
          </w:p>
          <w:p w:rsidR="00734B55" w:rsidRPr="00686F94" w:rsidRDefault="00734B55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734B55" w:rsidRPr="00686F94" w:rsidRDefault="00734B55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734B55" w:rsidRPr="00686F94" w:rsidRDefault="00734B55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734B55" w:rsidRPr="00686F94" w:rsidRDefault="00734B55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734B55" w:rsidRPr="00686F94" w:rsidRDefault="00734B55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734B55" w:rsidRPr="00686F94" w:rsidRDefault="00734B55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734B55" w:rsidRPr="00686F94" w:rsidRDefault="00734B55" w:rsidP="005C6F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gridSpan w:val="2"/>
          </w:tcPr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М.Горького</w:t>
            </w:r>
          </w:p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</w:t>
            </w:r>
            <w:r>
              <w:rPr>
                <w:sz w:val="16"/>
                <w:szCs w:val="16"/>
              </w:rPr>
              <w:t>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Точка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734B55" w:rsidRPr="00686F94" w:rsidRDefault="00734B55" w:rsidP="007D5E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3"/>
          </w:tcPr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Вокзальная пл.</w:t>
            </w:r>
          </w:p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пл.Мира</w:t>
            </w:r>
          </w:p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ул.Б.Спасская</w:t>
            </w:r>
          </w:p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734B55" w:rsidRPr="00686F94" w:rsidRDefault="00734B55" w:rsidP="005C6F2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734B55" w:rsidRPr="00686F94" w:rsidRDefault="00734B55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734B55" w:rsidRPr="00686F94" w:rsidRDefault="00734B55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734B55" w:rsidRPr="00686F94" w:rsidRDefault="00734B55" w:rsidP="007D5EE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</w:tc>
        <w:tc>
          <w:tcPr>
            <w:tcW w:w="668" w:type="dxa"/>
            <w:gridSpan w:val="2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8,1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Обабко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Ю. А.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Селижаровский пр-д, д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.4,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Некрасов Ю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.В., Селижаровский пр-д, д.6,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кв.35</w:t>
            </w:r>
          </w:p>
          <w:p w:rsidR="00734B55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2-й Севастопольский переулок,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734B55" w:rsidRPr="00F07925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Данильянц И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ул.Щорса, д.16</w:t>
            </w:r>
          </w:p>
          <w:p w:rsidR="00734B55" w:rsidRPr="00F07925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Патрикеев А.В., ул.Первомайская, д.41, кв.10</w:t>
            </w:r>
          </w:p>
          <w:p w:rsidR="00734B55" w:rsidRPr="00F07925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Соловьев А.В., ул.Кирова, д.6/95, кв.2</w:t>
            </w:r>
          </w:p>
          <w:p w:rsidR="00734B55" w:rsidRPr="00F07925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 </w:t>
            </w:r>
          </w:p>
          <w:p w:rsidR="00734B55" w:rsidRPr="00686F94" w:rsidRDefault="00734B55" w:rsidP="00686F94">
            <w:pP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5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734B55" w:rsidRPr="00686F94" w:rsidTr="00985EB4">
        <w:trPr>
          <w:gridAfter w:val="1"/>
          <w:wAfter w:w="124" w:type="dxa"/>
          <w:trHeight w:val="1664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02" w:type="dxa"/>
            <w:gridSpan w:val="2"/>
          </w:tcPr>
          <w:p w:rsidR="00734B55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  <w:r>
              <w:rPr>
                <w:sz w:val="16"/>
                <w:szCs w:val="16"/>
              </w:rPr>
              <w:t xml:space="preserve"> –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</w:tc>
        <w:tc>
          <w:tcPr>
            <w:tcW w:w="2693" w:type="dxa"/>
            <w:gridSpan w:val="2"/>
          </w:tcPr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734B55" w:rsidRPr="00686F94" w:rsidRDefault="00734B55" w:rsidP="003B190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  <w:r>
              <w:rPr>
                <w:sz w:val="16"/>
                <w:szCs w:val="16"/>
              </w:rPr>
              <w:t xml:space="preserve"> </w:t>
            </w:r>
            <w:r w:rsidRPr="00935BCC">
              <w:rPr>
                <w:sz w:val="16"/>
                <w:szCs w:val="16"/>
              </w:rPr>
              <w:t>«Ржев»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3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Чернышевского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Агроколледж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734B55" w:rsidRPr="00686F94" w:rsidRDefault="00734B55" w:rsidP="005A6C4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</w:tcPr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ул.Разина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734B55" w:rsidRPr="00686F94" w:rsidRDefault="00734B55" w:rsidP="00F23BE1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gridSpan w:val="2"/>
          </w:tcPr>
          <w:p w:rsidR="00734B55" w:rsidRPr="00686F94" w:rsidRDefault="00734B55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7,8/8,2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Pr="00F07925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Обабко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Ю. А.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Селижаровский пр-д, д.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4,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734B55" w:rsidRPr="00F07925" w:rsidRDefault="00734B55" w:rsidP="005C6F25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Смирнов С.В., ул.Декабристов, д.55А </w:t>
            </w:r>
          </w:p>
          <w:p w:rsidR="00734B55" w:rsidRPr="00F07925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734B55" w:rsidRPr="00F07925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6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734B55" w:rsidRPr="00686F94" w:rsidTr="00985EB4">
        <w:trPr>
          <w:gridAfter w:val="1"/>
          <w:wAfter w:w="124" w:type="dxa"/>
          <w:trHeight w:val="64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2А</w:t>
            </w:r>
          </w:p>
        </w:tc>
        <w:tc>
          <w:tcPr>
            <w:tcW w:w="1702" w:type="dxa"/>
            <w:gridSpan w:val="2"/>
          </w:tcPr>
          <w:p w:rsidR="00734B55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  <w:r>
              <w:rPr>
                <w:sz w:val="16"/>
                <w:szCs w:val="16"/>
              </w:rPr>
              <w:t xml:space="preserve"> –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Старые краны</w:t>
            </w:r>
          </w:p>
        </w:tc>
        <w:tc>
          <w:tcPr>
            <w:tcW w:w="2693" w:type="dxa"/>
            <w:gridSpan w:val="2"/>
          </w:tcPr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Гостиница «Ржев»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734B55" w:rsidRPr="005A6C4F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5A6C4F">
              <w:rPr>
                <w:sz w:val="16"/>
                <w:szCs w:val="16"/>
              </w:rPr>
              <w:t>Казанская</w:t>
            </w:r>
          </w:p>
          <w:p w:rsidR="00734B55" w:rsidRPr="005A6C4F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5A6C4F">
              <w:rPr>
                <w:sz w:val="16"/>
                <w:szCs w:val="16"/>
              </w:rPr>
              <w:t>Школа №3</w:t>
            </w:r>
          </w:p>
          <w:p w:rsidR="00734B55" w:rsidRPr="005A6C4F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5A6C4F">
              <w:rPr>
                <w:sz w:val="16"/>
                <w:szCs w:val="16"/>
              </w:rPr>
              <w:t>Торопецкий тракт</w:t>
            </w:r>
          </w:p>
          <w:p w:rsidR="00734B55" w:rsidRPr="005A6C4F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5A6C4F">
              <w:rPr>
                <w:sz w:val="16"/>
                <w:szCs w:val="16"/>
              </w:rPr>
              <w:t>Чернышевского</w:t>
            </w:r>
          </w:p>
          <w:p w:rsidR="00734B55" w:rsidRDefault="00734B55" w:rsidP="005A6C4F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5A6C4F">
              <w:rPr>
                <w:sz w:val="16"/>
                <w:szCs w:val="16"/>
              </w:rPr>
              <w:t>Льнозавод</w:t>
            </w:r>
          </w:p>
          <w:p w:rsidR="00734B55" w:rsidRPr="005A6C4F" w:rsidRDefault="00734B55" w:rsidP="005A6C4F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3"/>
          </w:tcPr>
          <w:p w:rsidR="00734B55" w:rsidRPr="00686F94" w:rsidRDefault="00734B55" w:rsidP="007D5EEA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734B55" w:rsidRPr="00686F94" w:rsidRDefault="00734B55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734B55" w:rsidRDefault="00734B55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734B55" w:rsidRPr="00686F94" w:rsidRDefault="00734B55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ул. 8 марта</w:t>
            </w:r>
          </w:p>
          <w:p w:rsidR="00734B55" w:rsidRPr="00686F94" w:rsidRDefault="00734B55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734B55" w:rsidRPr="00686F94" w:rsidRDefault="00734B55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ул.Разина</w:t>
            </w:r>
          </w:p>
          <w:p w:rsidR="00734B55" w:rsidRPr="00686F94" w:rsidRDefault="00734B55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Ленина</w:t>
            </w:r>
          </w:p>
          <w:p w:rsidR="00734B55" w:rsidRPr="00686F94" w:rsidRDefault="00734B55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734B55" w:rsidRPr="00686F94" w:rsidRDefault="00734B55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734B55" w:rsidRPr="00686F94" w:rsidRDefault="00734B55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734B55" w:rsidRPr="00686F94" w:rsidRDefault="00734B55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734B55" w:rsidRPr="00686F94" w:rsidRDefault="00734B55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ул.Чернышевского</w:t>
            </w:r>
          </w:p>
          <w:p w:rsidR="00734B55" w:rsidRPr="00686F94" w:rsidRDefault="00734B55" w:rsidP="00AE4978">
            <w:pPr>
              <w:pStyle w:val="NormalWeb"/>
              <w:spacing w:before="0" w:beforeAutospacing="0" w:after="0"/>
              <w:ind w:left="-79" w:right="-108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Льнозавод</w:t>
            </w:r>
          </w:p>
          <w:p w:rsidR="00734B55" w:rsidRPr="00686F94" w:rsidRDefault="00734B55" w:rsidP="007D5E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734B55" w:rsidRPr="00686F94" w:rsidRDefault="00734B55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8,4/7,1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Pr="00F07925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hyperlink r:id="rId7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734B55" w:rsidRPr="00686F94" w:rsidTr="005A6C4F">
        <w:trPr>
          <w:gridAfter w:val="1"/>
          <w:wAfter w:w="124" w:type="dxa"/>
          <w:trHeight w:val="168"/>
        </w:trPr>
        <w:tc>
          <w:tcPr>
            <w:tcW w:w="480" w:type="dxa"/>
            <w:vAlign w:val="center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2Б</w:t>
            </w:r>
          </w:p>
        </w:tc>
        <w:tc>
          <w:tcPr>
            <w:tcW w:w="1702" w:type="dxa"/>
            <w:gridSpan w:val="2"/>
            <w:vAlign w:val="center"/>
          </w:tcPr>
          <w:p w:rsidR="00734B55" w:rsidRPr="00935BCC" w:rsidRDefault="00734B55" w:rsidP="00E66EF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935BCC">
              <w:rPr>
                <w:sz w:val="16"/>
                <w:szCs w:val="16"/>
              </w:rPr>
              <w:t>Старые Краны-</w:t>
            </w:r>
          </w:p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Верхний Бор</w:t>
            </w:r>
          </w:p>
        </w:tc>
        <w:tc>
          <w:tcPr>
            <w:tcW w:w="2693" w:type="dxa"/>
            <w:gridSpan w:val="2"/>
            <w:vAlign w:val="center"/>
          </w:tcPr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краны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Больница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Республиканская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  <w:r>
              <w:rPr>
                <w:sz w:val="16"/>
                <w:szCs w:val="16"/>
              </w:rPr>
              <w:t xml:space="preserve"> «Ржев»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Школа №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3</w:t>
            </w:r>
          </w:p>
          <w:p w:rsidR="00734B55" w:rsidRPr="00686F94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734B55" w:rsidRPr="00AE4978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Чернышевского</w:t>
            </w:r>
          </w:p>
          <w:p w:rsidR="00734B55" w:rsidRPr="00AE4978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Агроколледж</w:t>
            </w:r>
          </w:p>
          <w:p w:rsidR="00734B55" w:rsidRPr="00AE4978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Хорошево</w:t>
            </w:r>
          </w:p>
          <w:p w:rsidR="00734B55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Верхний Бор</w:t>
            </w:r>
          </w:p>
          <w:p w:rsidR="00734B55" w:rsidRPr="00AE4978" w:rsidRDefault="00734B55" w:rsidP="008B57BF">
            <w:pPr>
              <w:pStyle w:val="NormalWeb"/>
              <w:spacing w:before="0" w:beforeAutospacing="0" w:after="0" w:line="16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Заводское шоссе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Садовая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Краностроителей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ул.Разина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Б.Спасская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Калинина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734B55" w:rsidRPr="00AE4978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Хорошево</w:t>
            </w:r>
          </w:p>
          <w:p w:rsidR="00734B55" w:rsidRPr="00AE4978" w:rsidRDefault="00734B55" w:rsidP="00AE497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AE4978">
              <w:rPr>
                <w:sz w:val="16"/>
                <w:szCs w:val="16"/>
              </w:rPr>
              <w:t>Верхний Бор</w:t>
            </w:r>
          </w:p>
        </w:tc>
        <w:tc>
          <w:tcPr>
            <w:tcW w:w="668" w:type="dxa"/>
            <w:gridSpan w:val="2"/>
            <w:vAlign w:val="center"/>
          </w:tcPr>
          <w:p w:rsidR="00734B55" w:rsidRPr="00686F94" w:rsidRDefault="00734B55" w:rsidP="00A84F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12,4/12,0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734B55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Default="00734B55" w:rsidP="00A84FB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34B55" w:rsidRPr="00A84FB0" w:rsidRDefault="00734B55" w:rsidP="00A84FB0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Pr="00F07925" w:rsidRDefault="00734B55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Обабко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Ю. А.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Селижаровский пр-д, д.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4,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кв.89</w:t>
            </w:r>
          </w:p>
          <w:p w:rsidR="00734B55" w:rsidRPr="00F07925" w:rsidRDefault="00734B55" w:rsidP="00E66EF9">
            <w:pPr>
              <w:spacing w:after="0" w:line="240" w:lineRule="auto"/>
              <w:ind w:right="-164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Смирнов С.В., ул.Декабристов, д.55А </w:t>
            </w:r>
          </w:p>
          <w:p w:rsidR="00734B55" w:rsidRPr="00F07925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4B55" w:rsidRPr="00686F94" w:rsidTr="00985EB4">
        <w:trPr>
          <w:gridAfter w:val="1"/>
          <w:wAfter w:w="124" w:type="dxa"/>
          <w:trHeight w:val="889"/>
        </w:trPr>
        <w:tc>
          <w:tcPr>
            <w:tcW w:w="480" w:type="dxa"/>
            <w:vAlign w:val="center"/>
          </w:tcPr>
          <w:p w:rsidR="00734B55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2" w:type="dxa"/>
            <w:gridSpan w:val="2"/>
          </w:tcPr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К.</w:t>
            </w:r>
            <w:r w:rsidRPr="00686F94">
              <w:rPr>
                <w:color w:val="000000"/>
                <w:sz w:val="16"/>
                <w:szCs w:val="16"/>
              </w:rPr>
              <w:t xml:space="preserve"> Либкнех</w:t>
            </w:r>
            <w:r>
              <w:rPr>
                <w:color w:val="000000"/>
                <w:sz w:val="16"/>
                <w:szCs w:val="16"/>
              </w:rPr>
              <w:t>та – Нижний Бор</w:t>
            </w:r>
          </w:p>
          <w:p w:rsidR="00734B55" w:rsidRPr="00935BCC" w:rsidRDefault="00734B55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  <w:gridSpan w:val="2"/>
          </w:tcPr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Мясокомбин</w:t>
            </w:r>
            <w:r>
              <w:rPr>
                <w:color w:val="000000"/>
                <w:sz w:val="16"/>
                <w:szCs w:val="16"/>
              </w:rPr>
              <w:t>ат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АТЭ-3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10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М.Горького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</w:t>
            </w:r>
            <w:r>
              <w:rPr>
                <w:color w:val="000000"/>
                <w:sz w:val="16"/>
                <w:szCs w:val="16"/>
              </w:rPr>
              <w:t>ая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Поликлиника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Карусели</w:t>
            </w:r>
          </w:p>
          <w:p w:rsidR="00734B55" w:rsidRDefault="00734B55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734B55" w:rsidRDefault="00734B55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Бехтерева</w:t>
            </w:r>
            <w:r>
              <w:rPr>
                <w:sz w:val="16"/>
                <w:szCs w:val="16"/>
              </w:rPr>
              <w:t>/</w:t>
            </w: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734B55" w:rsidRPr="003E2612" w:rsidRDefault="00734B55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К. Маркса</w:t>
            </w:r>
          </w:p>
          <w:p w:rsidR="00734B55" w:rsidRDefault="00734B55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К.Либкнех</w:t>
            </w:r>
            <w:r>
              <w:rPr>
                <w:color w:val="000000"/>
                <w:sz w:val="16"/>
                <w:szCs w:val="16"/>
              </w:rPr>
              <w:t>та</w:t>
            </w:r>
          </w:p>
        </w:tc>
        <w:tc>
          <w:tcPr>
            <w:tcW w:w="1701" w:type="dxa"/>
            <w:gridSpan w:val="3"/>
          </w:tcPr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Зубцовское шоссе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пл. </w:t>
            </w: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Б.Спасская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Грацинского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734B55" w:rsidRDefault="00734B55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ул. Бехтерева</w:t>
            </w:r>
            <w:r w:rsidRPr="00686F9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734B55" w:rsidRDefault="00734B55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К. Маркса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К.Либкнех</w:t>
            </w:r>
            <w:r>
              <w:rPr>
                <w:color w:val="000000"/>
                <w:sz w:val="16"/>
                <w:szCs w:val="16"/>
              </w:rPr>
              <w:t>та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734B55" w:rsidRPr="00935BCC" w:rsidRDefault="00734B55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7,4/7,5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60" w:type="dxa"/>
          </w:tcPr>
          <w:p w:rsidR="00734B55" w:rsidRPr="00F07925" w:rsidRDefault="00734B55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734B55" w:rsidRPr="00686F94" w:rsidRDefault="00734B55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8" w:history="1">
              <w:r w:rsidRPr="00F07925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734B55" w:rsidRPr="00686F94" w:rsidTr="00985EB4">
        <w:trPr>
          <w:gridAfter w:val="1"/>
          <w:wAfter w:w="124" w:type="dxa"/>
          <w:trHeight w:val="2785"/>
        </w:trPr>
        <w:tc>
          <w:tcPr>
            <w:tcW w:w="480" w:type="dxa"/>
            <w:vAlign w:val="center"/>
          </w:tcPr>
          <w:p w:rsidR="00734B55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3А</w:t>
            </w:r>
          </w:p>
        </w:tc>
        <w:tc>
          <w:tcPr>
            <w:tcW w:w="1702" w:type="dxa"/>
            <w:gridSpan w:val="2"/>
          </w:tcPr>
          <w:p w:rsidR="00734B55" w:rsidRPr="00686F94" w:rsidRDefault="00734B55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Новые Краны</w:t>
            </w:r>
            <w:r>
              <w:rPr>
                <w:sz w:val="16"/>
                <w:szCs w:val="16"/>
              </w:rPr>
              <w:t xml:space="preserve"> –</w:t>
            </w:r>
            <w:r w:rsidRPr="00686F94">
              <w:rPr>
                <w:sz w:val="16"/>
                <w:szCs w:val="16"/>
              </w:rPr>
              <w:t xml:space="preserve"> Нижний Бор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Новый Краностроительный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магазин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«Спартак»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Советская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площадь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Партизанская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М.Горького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Магазин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 «Элтра»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Мясокомбинат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Поселок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40 лет ВЛКСМ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Нижний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Бор</w:t>
            </w:r>
          </w:p>
        </w:tc>
        <w:tc>
          <w:tcPr>
            <w:tcW w:w="1701" w:type="dxa"/>
            <w:gridSpan w:val="3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Ле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нина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Б.Спасская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40 лет ВЛКСМ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Нижний Бор</w:t>
            </w:r>
          </w:p>
        </w:tc>
        <w:tc>
          <w:tcPr>
            <w:tcW w:w="668" w:type="dxa"/>
            <w:gridSpan w:val="2"/>
          </w:tcPr>
          <w:p w:rsidR="00734B55" w:rsidRPr="00686F94" w:rsidRDefault="00734B55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935BCC">
              <w:rPr>
                <w:sz w:val="16"/>
                <w:szCs w:val="16"/>
              </w:rPr>
              <w:t>6,7/6,4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Pr="00686F94" w:rsidRDefault="00734B55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Виноградова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Г.А., ул.Республиканская, д.7,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кв.13</w:t>
            </w:r>
          </w:p>
        </w:tc>
      </w:tr>
      <w:tr w:rsidR="00734B55" w:rsidRPr="00686F94" w:rsidTr="00985EB4">
        <w:trPr>
          <w:gridAfter w:val="1"/>
          <w:wAfter w:w="124" w:type="dxa"/>
          <w:trHeight w:val="1831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2" w:type="dxa"/>
            <w:gridSpan w:val="2"/>
          </w:tcPr>
          <w:p w:rsidR="00734B55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  <w:r w:rsidRPr="00686F94">
              <w:rPr>
                <w:sz w:val="16"/>
                <w:szCs w:val="16"/>
              </w:rPr>
              <w:t xml:space="preserve"> – 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Горького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</w:p>
        </w:tc>
        <w:tc>
          <w:tcPr>
            <w:tcW w:w="1672" w:type="dxa"/>
            <w:gridSpan w:val="2"/>
          </w:tcPr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пл.Мира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Б.Спасская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734B55" w:rsidRPr="00686F94" w:rsidRDefault="00734B55" w:rsidP="0068382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734B55" w:rsidRPr="00686F94" w:rsidRDefault="00734B55" w:rsidP="0068382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</w:tc>
        <w:tc>
          <w:tcPr>
            <w:tcW w:w="668" w:type="dxa"/>
            <w:gridSpan w:val="2"/>
          </w:tcPr>
          <w:p w:rsidR="00734B55" w:rsidRPr="00686F94" w:rsidRDefault="00734B55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36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84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Иванов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Ю.В., </w:t>
            </w:r>
          </w:p>
          <w:p w:rsidR="00734B55" w:rsidRPr="001851E8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2-й Севастопольский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переулок, д.7</w:t>
            </w:r>
          </w:p>
          <w:p w:rsidR="00734B55" w:rsidRPr="001851E8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Веселов А.В., ул.Энгельса, д.23</w:t>
            </w:r>
          </w:p>
          <w:p w:rsidR="00734B55" w:rsidRPr="001851E8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Патрикеев А.В., Первомайская, д.41, кв.10</w:t>
            </w:r>
          </w:p>
          <w:p w:rsidR="00734B55" w:rsidRPr="001851E8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9" w:history="1">
              <w:r w:rsidRPr="001851E8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734B55" w:rsidRPr="00686F94" w:rsidTr="00985EB4">
        <w:trPr>
          <w:gridAfter w:val="1"/>
          <w:wAfter w:w="124" w:type="dxa"/>
          <w:trHeight w:val="2213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4А</w:t>
            </w:r>
          </w:p>
        </w:tc>
        <w:tc>
          <w:tcPr>
            <w:tcW w:w="1702" w:type="dxa"/>
            <w:gridSpan w:val="2"/>
          </w:tcPr>
          <w:p w:rsidR="00734B55" w:rsidRPr="00686F94" w:rsidRDefault="00734B55" w:rsidP="009204F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Старые краны </w:t>
            </w:r>
            <w:r w:rsidRPr="00686F94">
              <w:rPr>
                <w:sz w:val="16"/>
                <w:szCs w:val="16"/>
              </w:rPr>
              <w:t xml:space="preserve"> – Ржев-2</w:t>
            </w:r>
          </w:p>
          <w:p w:rsidR="00734B55" w:rsidRPr="00686F94" w:rsidRDefault="00734B55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Ржев-2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Мира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Горького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Спартак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Пионерская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Больничный городок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Старые </w:t>
            </w:r>
            <w:r w:rsidRPr="00686F94">
              <w:rPr>
                <w:sz w:val="16"/>
                <w:szCs w:val="16"/>
              </w:rPr>
              <w:t>краны</w:t>
            </w:r>
          </w:p>
        </w:tc>
        <w:tc>
          <w:tcPr>
            <w:tcW w:w="1672" w:type="dxa"/>
            <w:gridSpan w:val="2"/>
          </w:tcPr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ул.Б.Спасская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ул.Ленина</w:t>
            </w:r>
          </w:p>
          <w:p w:rsidR="00734B55" w:rsidRPr="00686F94" w:rsidRDefault="00734B55" w:rsidP="009204F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686F94">
              <w:rPr>
                <w:sz w:val="16"/>
                <w:szCs w:val="16"/>
              </w:rPr>
              <w:t>площадь</w:t>
            </w:r>
          </w:p>
          <w:p w:rsidR="00734B55" w:rsidRPr="00686F94" w:rsidRDefault="00734B55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734B55" w:rsidRPr="00686F94" w:rsidRDefault="00734B55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Садовая</w:t>
            </w:r>
          </w:p>
          <w:p w:rsidR="00734B55" w:rsidRPr="00686F94" w:rsidRDefault="00734B55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Заводское шоссе</w:t>
            </w:r>
          </w:p>
          <w:p w:rsidR="00734B55" w:rsidRPr="00686F94" w:rsidRDefault="00734B55" w:rsidP="009204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Старый Краностроительный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завод</w:t>
            </w:r>
          </w:p>
        </w:tc>
        <w:tc>
          <w:tcPr>
            <w:tcW w:w="668" w:type="dxa"/>
            <w:gridSpan w:val="2"/>
          </w:tcPr>
          <w:p w:rsidR="00734B55" w:rsidRPr="00686F94" w:rsidRDefault="00734B55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Иванов Ю.В., </w:t>
            </w:r>
          </w:p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4B55" w:rsidRPr="00686F94" w:rsidTr="00985EB4">
        <w:trPr>
          <w:gridAfter w:val="1"/>
          <w:wAfter w:w="124" w:type="dxa"/>
          <w:trHeight w:val="1794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4Б</w:t>
            </w:r>
          </w:p>
        </w:tc>
        <w:tc>
          <w:tcPr>
            <w:tcW w:w="1702" w:type="dxa"/>
            <w:gridSpan w:val="2"/>
          </w:tcPr>
          <w:p w:rsidR="00734B55" w:rsidRPr="00686F94" w:rsidRDefault="00734B55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  <w:r w:rsidRPr="00686F94">
              <w:rPr>
                <w:sz w:val="16"/>
                <w:szCs w:val="16"/>
              </w:rPr>
              <w:t xml:space="preserve"> – Ржев-2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734B55" w:rsidRPr="00686F94" w:rsidRDefault="00734B55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Новые </w:t>
            </w:r>
            <w:r w:rsidRPr="00686F94">
              <w:rPr>
                <w:sz w:val="16"/>
                <w:szCs w:val="16"/>
              </w:rPr>
              <w:t>Краны</w:t>
            </w:r>
          </w:p>
          <w:p w:rsidR="00734B55" w:rsidRPr="00686F94" w:rsidRDefault="00734B55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Спартак</w:t>
            </w:r>
          </w:p>
          <w:p w:rsidR="00734B55" w:rsidRPr="00686F94" w:rsidRDefault="00734B55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Разина</w:t>
            </w:r>
          </w:p>
          <w:p w:rsidR="00734B55" w:rsidRPr="00686F94" w:rsidRDefault="00734B55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Городская пол</w:t>
            </w:r>
            <w:r w:rsidRPr="00686F94">
              <w:rPr>
                <w:sz w:val="16"/>
                <w:szCs w:val="16"/>
              </w:rPr>
              <w:t>иклиника</w:t>
            </w:r>
          </w:p>
          <w:p w:rsidR="00734B55" w:rsidRPr="00686F94" w:rsidRDefault="00734B55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Партизанская</w:t>
            </w:r>
          </w:p>
          <w:p w:rsidR="00734B55" w:rsidRPr="00686F94" w:rsidRDefault="00734B55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734B55" w:rsidRPr="00686F94" w:rsidRDefault="00734B55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М.Горького</w:t>
            </w:r>
          </w:p>
          <w:p w:rsidR="00734B55" w:rsidRPr="00686F94" w:rsidRDefault="00734B55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734B55" w:rsidRPr="00686F94" w:rsidRDefault="00734B55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Вокзал Ржев-</w:t>
            </w:r>
            <w:r w:rsidRPr="00686F94">
              <w:rPr>
                <w:sz w:val="16"/>
                <w:szCs w:val="16"/>
              </w:rPr>
              <w:t>2</w:t>
            </w:r>
          </w:p>
        </w:tc>
        <w:tc>
          <w:tcPr>
            <w:tcW w:w="1672" w:type="dxa"/>
            <w:gridSpan w:val="2"/>
          </w:tcPr>
          <w:p w:rsidR="00734B55" w:rsidRPr="00686F94" w:rsidRDefault="00734B55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Краност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ителей</w:t>
            </w:r>
          </w:p>
          <w:p w:rsidR="00734B55" w:rsidRPr="00686F94" w:rsidRDefault="00734B55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734B55" w:rsidRPr="00686F94" w:rsidRDefault="00734B55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Грацинского</w:t>
            </w:r>
          </w:p>
          <w:p w:rsidR="00734B55" w:rsidRPr="00686F94" w:rsidRDefault="00734B55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734B55" w:rsidRPr="00686F94" w:rsidRDefault="00734B55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734B55" w:rsidRPr="00686F94" w:rsidRDefault="00734B55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Pr="00686F94">
              <w:rPr>
                <w:sz w:val="16"/>
                <w:szCs w:val="16"/>
              </w:rPr>
              <w:t>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734B55" w:rsidRPr="00686F94" w:rsidRDefault="00734B55" w:rsidP="009817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Вокзал Ржев-</w:t>
            </w:r>
            <w:r w:rsidRPr="00686F94">
              <w:rPr>
                <w:sz w:val="16"/>
                <w:szCs w:val="16"/>
              </w:rPr>
              <w:t>2</w:t>
            </w:r>
          </w:p>
          <w:p w:rsidR="00734B55" w:rsidRPr="00686F94" w:rsidRDefault="00734B55" w:rsidP="009817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98172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734B55" w:rsidRPr="00686F94" w:rsidRDefault="00734B55" w:rsidP="00686F9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4,8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Иванов Ю.В., </w:t>
            </w:r>
          </w:p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2-й Севастопольский пер.,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д.7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34B55" w:rsidRPr="00686F94" w:rsidTr="00985EB4">
        <w:trPr>
          <w:gridAfter w:val="1"/>
          <w:wAfter w:w="124" w:type="dxa"/>
          <w:trHeight w:val="64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2" w:type="dxa"/>
            <w:gridSpan w:val="2"/>
          </w:tcPr>
          <w:p w:rsidR="00734B55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 –</w:t>
            </w: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 Новые Краны</w:t>
            </w: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722" w:type="dxa"/>
            <w:gridSpan w:val="3"/>
          </w:tcPr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Новый Краностроительный завод</w:t>
            </w: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Советская площадь</w:t>
            </w: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Гостиница</w:t>
            </w: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734B55" w:rsidRPr="0051489C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51489C">
              <w:rPr>
                <w:sz w:val="16"/>
                <w:szCs w:val="16"/>
              </w:rPr>
              <w:t>Магазин</w:t>
            </w:r>
          </w:p>
          <w:p w:rsidR="00734B55" w:rsidRPr="0051489C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51489C">
              <w:rPr>
                <w:sz w:val="16"/>
                <w:szCs w:val="16"/>
              </w:rPr>
              <w:t>Кирпичный завод</w:t>
            </w:r>
          </w:p>
          <w:p w:rsidR="00734B55" w:rsidRPr="0051489C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51489C">
              <w:rPr>
                <w:sz w:val="16"/>
                <w:szCs w:val="16"/>
              </w:rPr>
              <w:t>Точка</w:t>
            </w:r>
          </w:p>
          <w:p w:rsidR="00734B55" w:rsidRPr="0051489C" w:rsidRDefault="00734B55" w:rsidP="0051489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51489C">
              <w:rPr>
                <w:sz w:val="16"/>
                <w:szCs w:val="16"/>
              </w:rPr>
              <w:t>Мебельный комбинат</w:t>
            </w:r>
          </w:p>
        </w:tc>
        <w:tc>
          <w:tcPr>
            <w:tcW w:w="1672" w:type="dxa"/>
            <w:gridSpan w:val="2"/>
          </w:tcPr>
          <w:p w:rsidR="00734B55" w:rsidRPr="00686F94" w:rsidRDefault="00734B55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734B55" w:rsidRPr="00686F94" w:rsidRDefault="00734B55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734B55" w:rsidRPr="00686F94" w:rsidRDefault="00734B55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734B55" w:rsidRPr="00686F94" w:rsidRDefault="00734B55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Л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енина</w:t>
            </w:r>
          </w:p>
          <w:p w:rsidR="00734B55" w:rsidRPr="00686F94" w:rsidRDefault="00734B55" w:rsidP="008B6E1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734B55" w:rsidRPr="00686F94" w:rsidRDefault="00734B55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734B55" w:rsidRPr="00686F94" w:rsidRDefault="00734B55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734B55" w:rsidRPr="00686F94" w:rsidRDefault="00734B55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Центральная</w:t>
            </w:r>
          </w:p>
        </w:tc>
        <w:tc>
          <w:tcPr>
            <w:tcW w:w="668" w:type="dxa"/>
            <w:gridSpan w:val="2"/>
          </w:tcPr>
          <w:p w:rsidR="00734B55" w:rsidRPr="00686F94" w:rsidRDefault="00734B55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7,3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734B55" w:rsidRPr="00686F94" w:rsidRDefault="00734B55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734B55" w:rsidRPr="00686F94" w:rsidRDefault="00734B55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8B6E1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Default="00734B55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Лебедев А.Е., </w:t>
            </w:r>
          </w:p>
          <w:p w:rsidR="00734B55" w:rsidRPr="00686F94" w:rsidRDefault="00734B55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ул. Большевистская, д.9/16,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кв.100</w:t>
            </w:r>
          </w:p>
          <w:p w:rsidR="00734B55" w:rsidRPr="0051489C" w:rsidRDefault="00734B55" w:rsidP="008B6E19">
            <w:pPr>
              <w:spacing w:after="0" w:line="240" w:lineRule="auto"/>
              <w:rPr>
                <w:rFonts w:ascii="Times New Roman" w:hAnsi="Times New Roman"/>
                <w:color w:val="000000"/>
                <w:spacing w:val="-1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</w:t>
            </w:r>
            <w:r w:rsidRPr="0051489C">
              <w:rPr>
                <w:rFonts w:ascii="Times New Roman" w:hAnsi="Times New Roman"/>
                <w:color w:val="000000"/>
                <w:spacing w:val="-10"/>
                <w:sz w:val="16"/>
                <w:szCs w:val="16"/>
                <w:lang w:eastAsia="ru-RU"/>
              </w:rPr>
              <w:t xml:space="preserve">Иванов Ю.В., </w:t>
            </w:r>
          </w:p>
          <w:p w:rsidR="00734B55" w:rsidRPr="0051489C" w:rsidRDefault="00734B55" w:rsidP="008B6E19">
            <w:pPr>
              <w:spacing w:after="0" w:line="240" w:lineRule="auto"/>
              <w:rPr>
                <w:rFonts w:ascii="Times New Roman" w:hAnsi="Times New Roman"/>
                <w:color w:val="000000"/>
                <w:spacing w:val="-14"/>
                <w:sz w:val="16"/>
                <w:szCs w:val="16"/>
                <w:lang w:eastAsia="ru-RU"/>
              </w:rPr>
            </w:pPr>
            <w:r w:rsidRPr="0051489C">
              <w:rPr>
                <w:rFonts w:ascii="Times New Roman" w:hAnsi="Times New Roman"/>
                <w:color w:val="000000"/>
                <w:spacing w:val="-14"/>
                <w:sz w:val="16"/>
                <w:szCs w:val="16"/>
                <w:lang w:eastAsia="ru-RU"/>
              </w:rPr>
              <w:t xml:space="preserve">2-й  </w:t>
            </w:r>
            <w:r>
              <w:rPr>
                <w:rFonts w:ascii="Times New Roman" w:hAnsi="Times New Roman"/>
                <w:color w:val="000000"/>
                <w:spacing w:val="-14"/>
                <w:sz w:val="16"/>
                <w:szCs w:val="16"/>
                <w:lang w:eastAsia="ru-RU"/>
              </w:rPr>
              <w:t xml:space="preserve">Севастопольский пер.,  </w:t>
            </w:r>
            <w:r w:rsidRPr="0051489C">
              <w:rPr>
                <w:rFonts w:ascii="Times New Roman" w:hAnsi="Times New Roman"/>
                <w:color w:val="000000"/>
                <w:spacing w:val="-14"/>
                <w:sz w:val="16"/>
                <w:szCs w:val="16"/>
                <w:lang w:eastAsia="ru-RU"/>
              </w:rPr>
              <w:t>7</w:t>
            </w:r>
          </w:p>
          <w:p w:rsidR="00734B55" w:rsidRPr="001851E8" w:rsidRDefault="00734B55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Данильянц И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.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, ул.Щорса, д.16</w:t>
            </w:r>
          </w:p>
          <w:p w:rsidR="00734B55" w:rsidRDefault="00734B55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Патрикеев А.В.,</w:t>
            </w:r>
          </w:p>
          <w:p w:rsidR="00734B55" w:rsidRPr="001851E8" w:rsidRDefault="00734B55" w:rsidP="0051489C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Первомайская,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д.41, кв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  <w:p w:rsidR="00734B55" w:rsidRPr="001851E8" w:rsidRDefault="00734B55" w:rsidP="008B6E1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- Виноградова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Г.А., ул.Республиканская, д.7, </w:t>
            </w: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кв.13</w:t>
            </w:r>
          </w:p>
          <w:p w:rsidR="00734B55" w:rsidRDefault="00734B55" w:rsidP="0051489C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1851E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734B55" w:rsidRPr="00686F94" w:rsidRDefault="00734B55" w:rsidP="0051489C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г. Ржева  </w:t>
            </w:r>
            <w:hyperlink r:id="rId10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734B55" w:rsidRPr="00686F94" w:rsidTr="0051489C">
        <w:trPr>
          <w:gridAfter w:val="1"/>
          <w:wAfter w:w="124" w:type="dxa"/>
          <w:trHeight w:val="2724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7А</w:t>
            </w:r>
          </w:p>
        </w:tc>
        <w:tc>
          <w:tcPr>
            <w:tcW w:w="1702" w:type="dxa"/>
            <w:gridSpan w:val="2"/>
          </w:tcPr>
          <w:p w:rsidR="00734B55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Мебельный комбинат –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sz w:val="16"/>
                <w:szCs w:val="16"/>
              </w:rPr>
              <w:t xml:space="preserve"> Старые Краны</w:t>
            </w:r>
          </w:p>
        </w:tc>
        <w:tc>
          <w:tcPr>
            <w:tcW w:w="2722" w:type="dxa"/>
            <w:gridSpan w:val="3"/>
          </w:tcPr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Старые краны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Больничный г</w:t>
            </w:r>
            <w:r w:rsidRPr="00727FB2">
              <w:rPr>
                <w:sz w:val="16"/>
                <w:szCs w:val="16"/>
              </w:rPr>
              <w:t>ородок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Пионерская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Садовая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Алексеева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Советская </w:t>
            </w:r>
            <w:r w:rsidRPr="00727FB2">
              <w:rPr>
                <w:sz w:val="16"/>
                <w:szCs w:val="16"/>
              </w:rPr>
              <w:t>площадь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Гостиница «Ржев»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Ленина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Калининские </w:t>
            </w:r>
            <w:r w:rsidRPr="00727FB2">
              <w:rPr>
                <w:sz w:val="16"/>
                <w:szCs w:val="16"/>
              </w:rPr>
              <w:t>дома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Клуб РМЗ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Ржев-1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Завод РМЗ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Магазин «Светофор»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Магазин</w:t>
            </w:r>
          </w:p>
          <w:p w:rsidR="00734B55" w:rsidRPr="0051489C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51489C">
              <w:rPr>
                <w:sz w:val="16"/>
                <w:szCs w:val="16"/>
              </w:rPr>
              <w:t>Кирпичный завод</w:t>
            </w:r>
          </w:p>
          <w:p w:rsidR="00734B55" w:rsidRPr="0051489C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51489C">
              <w:rPr>
                <w:sz w:val="16"/>
                <w:szCs w:val="16"/>
              </w:rPr>
              <w:t>Точка</w:t>
            </w:r>
          </w:p>
          <w:p w:rsidR="00734B55" w:rsidRPr="0051489C" w:rsidRDefault="00734B55" w:rsidP="0051489C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51489C">
              <w:rPr>
                <w:sz w:val="16"/>
                <w:szCs w:val="16"/>
              </w:rPr>
              <w:t>Мебельный комбинат</w:t>
            </w:r>
          </w:p>
        </w:tc>
        <w:tc>
          <w:tcPr>
            <w:tcW w:w="1672" w:type="dxa"/>
            <w:gridSpan w:val="2"/>
          </w:tcPr>
          <w:p w:rsidR="00734B55" w:rsidRPr="00727FB2" w:rsidRDefault="00734B55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Старые кран</w:t>
            </w:r>
            <w:r>
              <w:rPr>
                <w:sz w:val="16"/>
                <w:szCs w:val="16"/>
              </w:rPr>
              <w:t>ы</w:t>
            </w:r>
          </w:p>
          <w:p w:rsidR="00734B55" w:rsidRPr="00727FB2" w:rsidRDefault="00734B55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 Заводское шоссе</w:t>
            </w:r>
          </w:p>
          <w:p w:rsidR="00734B55" w:rsidRPr="00727FB2" w:rsidRDefault="00734B55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 Садовая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ул. Краностроителей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ул.Разина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Советская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площадь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Гостиница «Ржев»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л.Ленина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Калининские </w:t>
            </w:r>
            <w:r w:rsidRPr="00727FB2">
              <w:rPr>
                <w:rFonts w:ascii="Times New Roman" w:hAnsi="Times New Roman"/>
                <w:sz w:val="16"/>
                <w:szCs w:val="16"/>
              </w:rPr>
              <w:t>дома</w:t>
            </w:r>
          </w:p>
          <w:p w:rsidR="00734B55" w:rsidRPr="00727FB2" w:rsidRDefault="00734B55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727FB2">
              <w:rPr>
                <w:sz w:val="16"/>
                <w:szCs w:val="16"/>
              </w:rPr>
              <w:t>ссе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</w:tc>
        <w:tc>
          <w:tcPr>
            <w:tcW w:w="668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8,4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11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734B55" w:rsidRPr="00686F94" w:rsidTr="0051489C">
        <w:trPr>
          <w:gridAfter w:val="1"/>
          <w:wAfter w:w="124" w:type="dxa"/>
          <w:trHeight w:val="348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7Б</w:t>
            </w:r>
          </w:p>
        </w:tc>
        <w:tc>
          <w:tcPr>
            <w:tcW w:w="1702" w:type="dxa"/>
            <w:gridSpan w:val="2"/>
          </w:tcPr>
          <w:p w:rsidR="00734B55" w:rsidRPr="00727FB2" w:rsidRDefault="00734B55" w:rsidP="00727FB2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Нов</w:t>
            </w:r>
            <w:r>
              <w:rPr>
                <w:sz w:val="16"/>
                <w:szCs w:val="16"/>
              </w:rPr>
              <w:t>ые</w:t>
            </w:r>
            <w:r w:rsidRPr="00727FB2">
              <w:rPr>
                <w:sz w:val="16"/>
                <w:szCs w:val="16"/>
              </w:rPr>
              <w:t xml:space="preserve"> Краны</w:t>
            </w:r>
            <w:r>
              <w:rPr>
                <w:sz w:val="16"/>
                <w:szCs w:val="16"/>
              </w:rPr>
              <w:t xml:space="preserve"> –Садовый кооператив </w:t>
            </w:r>
            <w:r w:rsidRPr="00727FB2">
              <w:rPr>
                <w:sz w:val="16"/>
                <w:szCs w:val="16"/>
              </w:rPr>
              <w:t>Волга (с 1 мая по 1 октября)</w:t>
            </w:r>
          </w:p>
        </w:tc>
        <w:tc>
          <w:tcPr>
            <w:tcW w:w="2722" w:type="dxa"/>
            <w:gridSpan w:val="3"/>
          </w:tcPr>
          <w:p w:rsidR="00734B55" w:rsidRPr="00727FB2" w:rsidRDefault="00734B55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Новый Краностроительный завод</w:t>
            </w:r>
          </w:p>
          <w:p w:rsidR="00734B55" w:rsidRPr="00727FB2" w:rsidRDefault="00734B55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Садовая</w:t>
            </w:r>
          </w:p>
          <w:p w:rsidR="00734B55" w:rsidRPr="00727FB2" w:rsidRDefault="00734B55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Калининские дома</w:t>
            </w:r>
          </w:p>
          <w:p w:rsidR="00734B55" w:rsidRPr="00727FB2" w:rsidRDefault="00734B55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Клуб РМЗ</w:t>
            </w:r>
          </w:p>
          <w:p w:rsidR="00734B55" w:rsidRPr="00727FB2" w:rsidRDefault="00734B55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Ржев-1</w:t>
            </w:r>
          </w:p>
          <w:p w:rsidR="00734B55" w:rsidRPr="00727FB2" w:rsidRDefault="00734B55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Завод РМЗ</w:t>
            </w:r>
          </w:p>
          <w:p w:rsidR="00734B55" w:rsidRPr="00727FB2" w:rsidRDefault="00734B55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Магазин «Светофор»</w:t>
            </w:r>
          </w:p>
          <w:p w:rsidR="00734B55" w:rsidRPr="00727FB2" w:rsidRDefault="00734B55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Магазин</w:t>
            </w:r>
          </w:p>
          <w:p w:rsidR="00734B55" w:rsidRPr="00727FB2" w:rsidRDefault="00734B55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Кирпичный завод</w:t>
            </w:r>
          </w:p>
          <w:p w:rsidR="00734B55" w:rsidRPr="00727FB2" w:rsidRDefault="00734B55" w:rsidP="00727FB2">
            <w:pPr>
              <w:tabs>
                <w:tab w:val="left" w:pos="3580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Точка</w:t>
            </w:r>
          </w:p>
          <w:p w:rsidR="00734B55" w:rsidRPr="00727FB2" w:rsidRDefault="00734B55" w:rsidP="00727FB2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 xml:space="preserve"> Мебельный комбинат</w:t>
            </w:r>
          </w:p>
          <w:p w:rsidR="00734B55" w:rsidRPr="0051489C" w:rsidRDefault="00734B55" w:rsidP="0051489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 xml:space="preserve"> Садовый кооператив Волга</w:t>
            </w:r>
          </w:p>
        </w:tc>
        <w:tc>
          <w:tcPr>
            <w:tcW w:w="1672" w:type="dxa"/>
            <w:gridSpan w:val="2"/>
          </w:tcPr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Ленина</w:t>
            </w:r>
          </w:p>
          <w:p w:rsidR="00734B55" w:rsidRPr="00727FB2" w:rsidRDefault="00734B55" w:rsidP="00112B62">
            <w:pPr>
              <w:pStyle w:val="NormalWeb"/>
              <w:spacing w:before="0" w:beforeAutospacing="0" w:after="0"/>
              <w:ind w:left="-108" w:right="-108"/>
              <w:jc w:val="center"/>
              <w:rPr>
                <w:sz w:val="16"/>
                <w:szCs w:val="16"/>
              </w:rPr>
            </w:pPr>
            <w:r w:rsidRPr="00727FB2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727FB2">
              <w:rPr>
                <w:sz w:val="16"/>
                <w:szCs w:val="16"/>
              </w:rPr>
              <w:t>ссе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27FB2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734B55" w:rsidRPr="00727FB2" w:rsidRDefault="00734B55" w:rsidP="00112B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27FB2">
              <w:rPr>
                <w:rFonts w:ascii="Times New Roman" w:hAnsi="Times New Roman"/>
                <w:sz w:val="16"/>
                <w:szCs w:val="16"/>
              </w:rPr>
              <w:t>Садовый кооператив Волга</w:t>
            </w:r>
          </w:p>
        </w:tc>
        <w:tc>
          <w:tcPr>
            <w:tcW w:w="668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7,8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hyperlink r:id="rId12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734B55" w:rsidRPr="00686F94" w:rsidTr="00985EB4">
        <w:trPr>
          <w:gridAfter w:val="1"/>
          <w:wAfter w:w="124" w:type="dxa"/>
          <w:trHeight w:val="1268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13.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2" w:type="dxa"/>
            <w:gridSpan w:val="2"/>
          </w:tcPr>
          <w:p w:rsidR="00734B55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Ржев-2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–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ПТУ 42</w:t>
            </w:r>
          </w:p>
        </w:tc>
        <w:tc>
          <w:tcPr>
            <w:tcW w:w="2722" w:type="dxa"/>
            <w:gridSpan w:val="3"/>
          </w:tcPr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Ржев-2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Мира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л.Мира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М.Горького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Партизанская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Новый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рынок</w:t>
            </w:r>
          </w:p>
          <w:p w:rsidR="00734B55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ПТУ-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42</w:t>
            </w:r>
          </w:p>
          <w:p w:rsidR="00734B55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2"/>
          </w:tcPr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 Мира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пл.Мира</w:t>
            </w:r>
          </w:p>
          <w:p w:rsidR="00734B55" w:rsidRPr="00EC6DC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EC6DC4">
              <w:rPr>
                <w:sz w:val="16"/>
                <w:szCs w:val="16"/>
              </w:rPr>
              <w:t>ул.Б.Спасская</w:t>
            </w:r>
          </w:p>
          <w:p w:rsidR="00734B55" w:rsidRPr="00EC6DC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C6DC4">
              <w:rPr>
                <w:rFonts w:ascii="Times New Roman" w:hAnsi="Times New Roman"/>
                <w:sz w:val="16"/>
                <w:szCs w:val="16"/>
              </w:rPr>
              <w:t>ул.Ленина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C6DC4">
              <w:rPr>
                <w:rFonts w:ascii="Times New Roman" w:hAnsi="Times New Roman"/>
                <w:sz w:val="16"/>
                <w:szCs w:val="16"/>
              </w:rPr>
              <w:t>ул.Н.Головни</w:t>
            </w:r>
          </w:p>
        </w:tc>
        <w:tc>
          <w:tcPr>
            <w:tcW w:w="668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4,7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Белоногов С.А., </w:t>
            </w:r>
          </w:p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Алексеева, д.10, квартал 208</w:t>
            </w:r>
          </w:p>
        </w:tc>
      </w:tr>
      <w:tr w:rsidR="00734B55" w:rsidRPr="00686F94" w:rsidTr="00985EB4">
        <w:trPr>
          <w:gridAfter w:val="1"/>
          <w:wAfter w:w="124" w:type="dxa"/>
          <w:trHeight w:val="3102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2" w:type="dxa"/>
            <w:gridSpan w:val="2"/>
          </w:tcPr>
          <w:p w:rsidR="00734B55" w:rsidRPr="00686F94" w:rsidRDefault="00734B55" w:rsidP="00EC6DC4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к-т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 xml:space="preserve"> Хорошево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Хорошево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Чернышевск</w:t>
            </w:r>
            <w:r>
              <w:rPr>
                <w:color w:val="000000"/>
                <w:sz w:val="16"/>
                <w:szCs w:val="16"/>
              </w:rPr>
              <w:t>ого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Школа № 3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Казанская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Гоголя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Калининские </w:t>
            </w:r>
            <w:r w:rsidRPr="00686F94">
              <w:rPr>
                <w:color w:val="000000"/>
                <w:sz w:val="16"/>
                <w:szCs w:val="16"/>
              </w:rPr>
              <w:t>дома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Клуб РМ</w:t>
            </w:r>
            <w:r w:rsidRPr="00686F94">
              <w:rPr>
                <w:color w:val="000000"/>
                <w:sz w:val="16"/>
                <w:szCs w:val="16"/>
              </w:rPr>
              <w:t>З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Ржев-1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Завод РМЗ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«Светофор»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Кирпичн</w:t>
            </w:r>
            <w:r>
              <w:rPr>
                <w:color w:val="000000"/>
                <w:sz w:val="16"/>
                <w:szCs w:val="16"/>
              </w:rPr>
              <w:t>ый завод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Точка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Мебельн</w:t>
            </w:r>
            <w:r>
              <w:rPr>
                <w:color w:val="000000"/>
                <w:sz w:val="16"/>
                <w:szCs w:val="16"/>
              </w:rPr>
              <w:t>ый комбинат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2"/>
          </w:tcPr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Хорошево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Торопецкий тракт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734B55" w:rsidRPr="00686F94" w:rsidRDefault="00734B55" w:rsidP="00EC6DC4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  <w:p w:rsidR="00734B55" w:rsidRPr="00686F94" w:rsidRDefault="00734B55" w:rsidP="00EC6D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10,4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734B55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E66EF9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34B55" w:rsidRPr="00E66EF9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34B55" w:rsidRPr="00E66EF9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34B55" w:rsidRPr="00E66EF9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34B55" w:rsidRPr="00E66EF9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34B55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34B55" w:rsidRPr="00E66EF9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рикеев А.В., Первомайская, д.41,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кв.10</w:t>
            </w:r>
          </w:p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3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734B55" w:rsidRPr="00686F94" w:rsidTr="00985EB4">
        <w:trPr>
          <w:gridAfter w:val="1"/>
          <w:wAfter w:w="124" w:type="dxa"/>
          <w:trHeight w:val="3102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10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702" w:type="dxa"/>
            <w:gridSpan w:val="2"/>
          </w:tcPr>
          <w:p w:rsidR="00734B55" w:rsidRPr="00686F94" w:rsidRDefault="00734B55" w:rsidP="00E66EF9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к-т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Верхний Бор</w:t>
            </w:r>
          </w:p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734B55" w:rsidRPr="00103D7B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Верхний Бор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Хорошево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Чернышевск</w:t>
            </w:r>
            <w:r>
              <w:rPr>
                <w:color w:val="000000"/>
                <w:sz w:val="16"/>
                <w:szCs w:val="16"/>
              </w:rPr>
              <w:t>ого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Школа № 3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Казанская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Гоголя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Калининские </w:t>
            </w:r>
            <w:r w:rsidRPr="00686F94">
              <w:rPr>
                <w:color w:val="000000"/>
                <w:sz w:val="16"/>
                <w:szCs w:val="16"/>
              </w:rPr>
              <w:t>дома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Клуб РМ</w:t>
            </w:r>
            <w:r w:rsidRPr="00686F94">
              <w:rPr>
                <w:color w:val="000000"/>
                <w:sz w:val="16"/>
                <w:szCs w:val="16"/>
              </w:rPr>
              <w:t>З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Ржев-1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Завод РМЗ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«Светофор»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Кирпичн</w:t>
            </w:r>
            <w:r>
              <w:rPr>
                <w:color w:val="000000"/>
                <w:sz w:val="16"/>
                <w:szCs w:val="16"/>
              </w:rPr>
              <w:t>ый завод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Точка</w:t>
            </w:r>
          </w:p>
          <w:p w:rsidR="00734B55" w:rsidRDefault="00734B55" w:rsidP="00E66EF9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Мебельн</w:t>
            </w:r>
            <w:r>
              <w:rPr>
                <w:color w:val="000000"/>
                <w:sz w:val="16"/>
                <w:szCs w:val="16"/>
              </w:rPr>
              <w:t>ый комбинат</w:t>
            </w:r>
          </w:p>
          <w:p w:rsidR="00734B55" w:rsidRPr="00686F94" w:rsidRDefault="00734B55" w:rsidP="00103D7B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72" w:type="dxa"/>
            <w:gridSpan w:val="2"/>
          </w:tcPr>
          <w:p w:rsidR="00734B55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Верхний Бор</w:t>
            </w:r>
          </w:p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Хорошево</w:t>
            </w:r>
          </w:p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Торопецкий тракт</w:t>
            </w:r>
          </w:p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Калинина</w:t>
            </w:r>
          </w:p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ул.Б.Спасская</w:t>
            </w:r>
          </w:p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Ленина</w:t>
            </w:r>
          </w:p>
          <w:p w:rsidR="00734B55" w:rsidRPr="00686F94" w:rsidRDefault="00734B55" w:rsidP="00E66EF9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ул.Центральная</w:t>
            </w:r>
          </w:p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14,6/14,6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734B55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E66EF9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34B55" w:rsidRPr="00E66EF9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34B55" w:rsidRPr="00E66EF9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34B55" w:rsidRPr="00E66EF9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34B55" w:rsidRPr="00E66EF9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34B55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734B55" w:rsidRPr="00E66EF9" w:rsidRDefault="00734B55" w:rsidP="00E66EF9">
            <w:pPr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E66E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Pr="00686F94" w:rsidRDefault="00734B55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Пат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рикеев А.В., Первомайская, д.41,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кв.10</w:t>
            </w:r>
          </w:p>
          <w:p w:rsidR="00734B55" w:rsidRPr="00686F94" w:rsidRDefault="00734B55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734B55" w:rsidRPr="00686F94" w:rsidRDefault="00734B55" w:rsidP="00E66E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4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734B55" w:rsidRPr="00686F94" w:rsidTr="00393400">
        <w:trPr>
          <w:gridAfter w:val="1"/>
          <w:wAfter w:w="124" w:type="dxa"/>
          <w:trHeight w:val="2324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702" w:type="dxa"/>
            <w:gridSpan w:val="2"/>
          </w:tcPr>
          <w:p w:rsidR="00734B55" w:rsidRPr="00686F94" w:rsidRDefault="00734B55" w:rsidP="006F28B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Новые Краны</w:t>
            </w:r>
            <w:r>
              <w:rPr>
                <w:sz w:val="16"/>
                <w:szCs w:val="16"/>
              </w:rPr>
              <w:t xml:space="preserve"> –</w:t>
            </w:r>
            <w:r w:rsidRPr="00686F94">
              <w:rPr>
                <w:sz w:val="16"/>
                <w:szCs w:val="16"/>
              </w:rPr>
              <w:t>Хорошево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734B55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Челюскинцев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Новые краны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Садовая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Алексеева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Ленина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Советская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Партизанская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Калинина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Гоголя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Казанская</w:t>
            </w:r>
          </w:p>
          <w:p w:rsidR="00734B55" w:rsidRPr="00393400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393400">
              <w:rPr>
                <w:sz w:val="16"/>
                <w:szCs w:val="16"/>
              </w:rPr>
              <w:t>Школа № 3</w:t>
            </w:r>
          </w:p>
          <w:p w:rsidR="00734B55" w:rsidRPr="00393400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393400">
              <w:rPr>
                <w:sz w:val="16"/>
                <w:szCs w:val="16"/>
              </w:rPr>
              <w:t>Чернышевского</w:t>
            </w:r>
          </w:p>
          <w:p w:rsidR="00734B55" w:rsidRPr="00393400" w:rsidRDefault="00734B55" w:rsidP="00393400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393400">
              <w:rPr>
                <w:sz w:val="16"/>
                <w:szCs w:val="16"/>
              </w:rPr>
              <w:t>Хорошево</w:t>
            </w:r>
          </w:p>
        </w:tc>
        <w:tc>
          <w:tcPr>
            <w:tcW w:w="1672" w:type="dxa"/>
            <w:gridSpan w:val="2"/>
          </w:tcPr>
          <w:p w:rsidR="00734B55" w:rsidRPr="00686F94" w:rsidRDefault="00734B55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Челюскинцев</w:t>
            </w:r>
          </w:p>
          <w:p w:rsidR="00734B55" w:rsidRPr="00686F94" w:rsidRDefault="00734B55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Краностроителей</w:t>
            </w:r>
          </w:p>
          <w:p w:rsidR="00734B55" w:rsidRPr="00686F94" w:rsidRDefault="00734B55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734B55" w:rsidRPr="00686F94" w:rsidRDefault="00734B55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Б.Спасская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Калинина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Торопецкий тракт</w:t>
            </w:r>
          </w:p>
          <w:p w:rsidR="00734B55" w:rsidRPr="00686F94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Хорошево</w:t>
            </w:r>
          </w:p>
          <w:p w:rsidR="00734B55" w:rsidRPr="00686F94" w:rsidRDefault="00734B55" w:rsidP="00103D7B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8" w:type="dxa"/>
            <w:gridSpan w:val="2"/>
          </w:tcPr>
          <w:p w:rsidR="00734B55" w:rsidRPr="00686F94" w:rsidRDefault="00734B55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7,1/7,0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5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734B55" w:rsidRPr="00686F94" w:rsidTr="00985EB4">
        <w:trPr>
          <w:gridAfter w:val="1"/>
          <w:wAfter w:w="124" w:type="dxa"/>
          <w:trHeight w:val="2147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702" w:type="dxa"/>
            <w:gridSpan w:val="2"/>
          </w:tcPr>
          <w:p w:rsidR="00734B55" w:rsidRPr="00686F94" w:rsidRDefault="00734B55" w:rsidP="006F28B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Мебельный к-т </w:t>
            </w:r>
            <w:r>
              <w:rPr>
                <w:sz w:val="16"/>
                <w:szCs w:val="16"/>
              </w:rPr>
              <w:t>–</w:t>
            </w:r>
            <w:r w:rsidRPr="00686F94">
              <w:rPr>
                <w:sz w:val="16"/>
                <w:szCs w:val="16"/>
              </w:rPr>
              <w:t>РТС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734B55" w:rsidRPr="002346D5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2346D5">
              <w:rPr>
                <w:sz w:val="16"/>
                <w:szCs w:val="16"/>
              </w:rPr>
              <w:t>РТС</w:t>
            </w:r>
          </w:p>
          <w:p w:rsidR="00734B55" w:rsidRPr="002346D5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2346D5">
              <w:rPr>
                <w:sz w:val="16"/>
                <w:szCs w:val="16"/>
              </w:rPr>
              <w:t>АТЭ-3</w:t>
            </w:r>
          </w:p>
          <w:p w:rsidR="00734B55" w:rsidRPr="002346D5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2346D5">
              <w:rPr>
                <w:sz w:val="16"/>
                <w:szCs w:val="16"/>
              </w:rPr>
              <w:t>Зубцовское шоссе</w:t>
            </w:r>
          </w:p>
          <w:p w:rsidR="00734B55" w:rsidRPr="002346D5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2346D5">
              <w:rPr>
                <w:sz w:val="16"/>
                <w:szCs w:val="16"/>
              </w:rPr>
              <w:t>ул. Горького</w:t>
            </w:r>
          </w:p>
          <w:p w:rsidR="00734B55" w:rsidRPr="002346D5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2346D5">
              <w:rPr>
                <w:sz w:val="16"/>
                <w:szCs w:val="16"/>
              </w:rPr>
              <w:t>ул. Калинина</w:t>
            </w:r>
          </w:p>
          <w:p w:rsidR="00734B55" w:rsidRPr="002346D5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2346D5">
              <w:rPr>
                <w:sz w:val="16"/>
                <w:szCs w:val="16"/>
              </w:rPr>
              <w:t>ул. Партизанская</w:t>
            </w:r>
          </w:p>
          <w:p w:rsidR="00734B55" w:rsidRPr="002346D5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2346D5">
              <w:rPr>
                <w:sz w:val="16"/>
                <w:szCs w:val="16"/>
              </w:rPr>
              <w:t>ул. Ленина</w:t>
            </w:r>
          </w:p>
          <w:p w:rsidR="00734B55" w:rsidRPr="002346D5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2346D5">
              <w:rPr>
                <w:sz w:val="16"/>
                <w:szCs w:val="16"/>
              </w:rPr>
              <w:t>Калининские дома</w:t>
            </w:r>
          </w:p>
          <w:p w:rsidR="00734B55" w:rsidRPr="002346D5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2346D5">
              <w:rPr>
                <w:sz w:val="16"/>
                <w:szCs w:val="16"/>
              </w:rPr>
              <w:t>Клуб РМЗ</w:t>
            </w:r>
          </w:p>
          <w:p w:rsidR="00734B55" w:rsidRPr="002346D5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2346D5">
              <w:rPr>
                <w:sz w:val="16"/>
                <w:szCs w:val="16"/>
              </w:rPr>
              <w:t>Ржев-1</w:t>
            </w:r>
          </w:p>
          <w:p w:rsidR="00734B55" w:rsidRPr="002346D5" w:rsidRDefault="00734B55" w:rsidP="006F28B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2346D5">
              <w:rPr>
                <w:sz w:val="16"/>
                <w:szCs w:val="16"/>
              </w:rPr>
              <w:t>Завод РМЗ</w:t>
            </w:r>
          </w:p>
          <w:p w:rsidR="00734B55" w:rsidRPr="002346D5" w:rsidRDefault="00734B55" w:rsidP="00393400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2346D5">
              <w:rPr>
                <w:sz w:val="16"/>
                <w:szCs w:val="16"/>
              </w:rPr>
              <w:t>Мебельный комбинат</w:t>
            </w:r>
          </w:p>
        </w:tc>
        <w:tc>
          <w:tcPr>
            <w:tcW w:w="1672" w:type="dxa"/>
            <w:gridSpan w:val="2"/>
          </w:tcPr>
          <w:p w:rsidR="00734B55" w:rsidRPr="002346D5" w:rsidRDefault="00734B55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346D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РТС</w:t>
            </w:r>
          </w:p>
          <w:p w:rsidR="00734B55" w:rsidRPr="002346D5" w:rsidRDefault="00734B55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346D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Зубцовское шоссе</w:t>
            </w:r>
          </w:p>
          <w:p w:rsidR="00734B55" w:rsidRPr="002346D5" w:rsidRDefault="00734B55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346D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пл. Мира</w:t>
            </w:r>
          </w:p>
          <w:p w:rsidR="00734B55" w:rsidRPr="002346D5" w:rsidRDefault="00734B55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346D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Б.Спасская</w:t>
            </w:r>
          </w:p>
          <w:p w:rsidR="00734B55" w:rsidRPr="002346D5" w:rsidRDefault="00734B55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346D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Ленина</w:t>
            </w:r>
          </w:p>
          <w:p w:rsidR="00734B55" w:rsidRPr="002346D5" w:rsidRDefault="00734B55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346D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Калининские дома</w:t>
            </w:r>
          </w:p>
          <w:p w:rsidR="00734B55" w:rsidRPr="002346D5" w:rsidRDefault="00734B55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346D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Ленинградское шоссе</w:t>
            </w:r>
          </w:p>
          <w:p w:rsidR="00734B55" w:rsidRPr="002346D5" w:rsidRDefault="00734B55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346D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Центральная</w:t>
            </w:r>
          </w:p>
          <w:p w:rsidR="00734B55" w:rsidRPr="002346D5" w:rsidRDefault="00734B55" w:rsidP="006F28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346D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Осташковский проезд</w:t>
            </w:r>
          </w:p>
          <w:p w:rsidR="00734B55" w:rsidRPr="002346D5" w:rsidRDefault="00734B55" w:rsidP="00103D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2346D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Осташковское шоссе</w:t>
            </w:r>
          </w:p>
        </w:tc>
        <w:tc>
          <w:tcPr>
            <w:tcW w:w="668" w:type="dxa"/>
            <w:gridSpan w:val="2"/>
          </w:tcPr>
          <w:p w:rsidR="00734B55" w:rsidRPr="00686F94" w:rsidRDefault="00734B55" w:rsidP="00686F94">
            <w:pPr>
              <w:pStyle w:val="NormalWeb"/>
              <w:spacing w:line="165" w:lineRule="atLeast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10,0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г. Ржева</w:t>
            </w:r>
          </w:p>
          <w:p w:rsidR="00734B55" w:rsidRPr="00686F94" w:rsidRDefault="00734B55" w:rsidP="00686F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6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734B55" w:rsidRPr="00686F94" w:rsidTr="00985EB4">
        <w:trPr>
          <w:gridAfter w:val="1"/>
          <w:wAfter w:w="124" w:type="dxa"/>
          <w:trHeight w:val="1574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702" w:type="dxa"/>
            <w:gridSpan w:val="2"/>
          </w:tcPr>
          <w:p w:rsidR="00734B55" w:rsidRPr="00686F94" w:rsidRDefault="00734B55" w:rsidP="005D3B0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Хлебозавод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–Новый Краностроительный завод</w:t>
            </w:r>
          </w:p>
        </w:tc>
        <w:tc>
          <w:tcPr>
            <w:tcW w:w="2722" w:type="dxa"/>
            <w:gridSpan w:val="3"/>
          </w:tcPr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Новый Краностроительный завод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магазин</w:t>
            </w:r>
            <w:r w:rsidRPr="00686F94">
              <w:rPr>
                <w:color w:val="000000"/>
                <w:sz w:val="16"/>
                <w:szCs w:val="16"/>
              </w:rPr>
              <w:t xml:space="preserve">  Спартак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Советская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ул.Лени</w:t>
            </w:r>
            <w:r w:rsidRPr="00686F94">
              <w:rPr>
                <w:color w:val="000000"/>
                <w:sz w:val="16"/>
                <w:szCs w:val="16"/>
              </w:rPr>
              <w:t>на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Партизанская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М.Горького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Пл.Мира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Вокзал Ржев-2</w:t>
            </w:r>
          </w:p>
          <w:p w:rsidR="00734B55" w:rsidRDefault="00734B55" w:rsidP="00A0443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Хлебозавод</w:t>
            </w:r>
          </w:p>
          <w:p w:rsidR="00734B55" w:rsidRPr="00686F94" w:rsidRDefault="00734B55" w:rsidP="00393400">
            <w:pPr>
              <w:pStyle w:val="NormalWeb"/>
              <w:spacing w:before="0" w:beforeAutospacing="0" w:after="0"/>
              <w:rPr>
                <w:color w:val="000000"/>
                <w:sz w:val="16"/>
                <w:szCs w:val="16"/>
              </w:rPr>
            </w:pPr>
          </w:p>
        </w:tc>
        <w:tc>
          <w:tcPr>
            <w:tcW w:w="1672" w:type="dxa"/>
            <w:gridSpan w:val="2"/>
          </w:tcPr>
          <w:p w:rsidR="00734B55" w:rsidRPr="00686F94" w:rsidRDefault="00734B55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Краностроителей</w:t>
            </w:r>
          </w:p>
          <w:p w:rsidR="00734B55" w:rsidRPr="00686F94" w:rsidRDefault="00734B55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Разина</w:t>
            </w:r>
          </w:p>
          <w:p w:rsidR="00734B55" w:rsidRPr="00686F94" w:rsidRDefault="00734B55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Бехтерева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Ленина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Б.Спасская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пл.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</w:t>
            </w:r>
            <w:r w:rsidRPr="00686F94">
              <w:rPr>
                <w:sz w:val="16"/>
                <w:szCs w:val="16"/>
              </w:rPr>
              <w:t>Мира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Вокзал Ржев-2</w:t>
            </w:r>
          </w:p>
          <w:p w:rsidR="00734B55" w:rsidRPr="00686F94" w:rsidRDefault="00734B55" w:rsidP="00A0443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Хлебозавод</w:t>
            </w:r>
          </w:p>
          <w:p w:rsidR="00734B55" w:rsidRPr="00686F94" w:rsidRDefault="00734B55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734B55" w:rsidRPr="00686F94" w:rsidRDefault="00734B55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5,5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734B55" w:rsidRPr="00686F94" w:rsidRDefault="00734B55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734B55" w:rsidRPr="00686F94" w:rsidRDefault="00734B55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A044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2016</w:t>
            </w:r>
          </w:p>
        </w:tc>
        <w:tc>
          <w:tcPr>
            <w:tcW w:w="1860" w:type="dxa"/>
          </w:tcPr>
          <w:p w:rsidR="00734B55" w:rsidRPr="00686F94" w:rsidRDefault="00734B55" w:rsidP="00A0443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Портянко А.И.</w:t>
            </w:r>
          </w:p>
          <w:p w:rsidR="00734B55" w:rsidRPr="00686F94" w:rsidRDefault="00734B55" w:rsidP="00A0443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л.Челюскинцев, д.41, кв.24</w:t>
            </w:r>
          </w:p>
        </w:tc>
      </w:tr>
      <w:tr w:rsidR="00734B55" w:rsidRPr="00686F94" w:rsidTr="00393400">
        <w:trPr>
          <w:gridAfter w:val="1"/>
          <w:wAfter w:w="124" w:type="dxa"/>
          <w:trHeight w:val="168"/>
        </w:trPr>
        <w:tc>
          <w:tcPr>
            <w:tcW w:w="480" w:type="dxa"/>
            <w:vAlign w:val="center"/>
          </w:tcPr>
          <w:p w:rsidR="00734B55" w:rsidRPr="00686F94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112B62"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702" w:type="dxa"/>
            <w:gridSpan w:val="2"/>
          </w:tcPr>
          <w:p w:rsidR="00734B55" w:rsidRPr="00686F94" w:rsidRDefault="00734B55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Склад - 40 –</w:t>
            </w:r>
            <w:r w:rsidRPr="00686F94">
              <w:rPr>
                <w:sz w:val="16"/>
                <w:szCs w:val="16"/>
              </w:rPr>
              <w:t xml:space="preserve"> Нижний Бор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2" w:type="dxa"/>
            <w:gridSpan w:val="3"/>
          </w:tcPr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Мясокомбин</w:t>
            </w:r>
            <w:r>
              <w:rPr>
                <w:color w:val="000000"/>
                <w:sz w:val="16"/>
                <w:szCs w:val="16"/>
              </w:rPr>
              <w:t>ат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АТЭ-3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Магазин 10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М.Горького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Калинина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Партизанск</w:t>
            </w:r>
            <w:r>
              <w:rPr>
                <w:color w:val="000000"/>
                <w:sz w:val="16"/>
                <w:szCs w:val="16"/>
              </w:rPr>
              <w:t>ая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Поликлиника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Карусели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734B55" w:rsidRDefault="00734B55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Ленина</w:t>
            </w:r>
          </w:p>
          <w:p w:rsidR="00734B55" w:rsidRDefault="00734B55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Калининские дома</w:t>
            </w:r>
          </w:p>
          <w:p w:rsidR="00734B55" w:rsidRDefault="00734B55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РМЗ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Ржев - 1</w:t>
            </w:r>
          </w:p>
          <w:p w:rsidR="00734B55" w:rsidRPr="00393400" w:rsidRDefault="00734B55" w:rsidP="00393400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Склад – 40 </w:t>
            </w:r>
          </w:p>
        </w:tc>
        <w:tc>
          <w:tcPr>
            <w:tcW w:w="1672" w:type="dxa"/>
            <w:gridSpan w:val="2"/>
          </w:tcPr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Нижний Бор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40 лет ВЛКСМ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Зубцовское шоссе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пл. </w:t>
            </w:r>
            <w:r w:rsidRPr="00686F94">
              <w:rPr>
                <w:color w:val="000000"/>
                <w:sz w:val="16"/>
                <w:szCs w:val="16"/>
              </w:rPr>
              <w:t>Мира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Б.Спасская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Грацинского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Разина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Советская </w:t>
            </w:r>
            <w:r w:rsidRPr="00686F94">
              <w:rPr>
                <w:color w:val="000000"/>
                <w:sz w:val="16"/>
                <w:szCs w:val="16"/>
              </w:rPr>
              <w:t>площ</w:t>
            </w:r>
            <w:r>
              <w:rPr>
                <w:color w:val="000000"/>
                <w:sz w:val="16"/>
                <w:szCs w:val="16"/>
              </w:rPr>
              <w:t>адь</w:t>
            </w:r>
          </w:p>
          <w:p w:rsidR="00734B55" w:rsidRDefault="00734B55" w:rsidP="00336A6D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 Ленина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Ленинградское шоссе</w:t>
            </w:r>
          </w:p>
          <w:p w:rsidR="00734B55" w:rsidRPr="00686F94" w:rsidRDefault="00734B55" w:rsidP="00336A6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К.Либкнех</w:t>
            </w:r>
            <w:r>
              <w:rPr>
                <w:color w:val="000000"/>
                <w:sz w:val="16"/>
                <w:szCs w:val="16"/>
              </w:rPr>
              <w:t>та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gridSpan w:val="2"/>
          </w:tcPr>
          <w:p w:rsidR="00734B55" w:rsidRPr="00686F94" w:rsidRDefault="00734B55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8,7</w:t>
            </w:r>
          </w:p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60" w:type="dxa"/>
          </w:tcPr>
          <w:p w:rsidR="00734B55" w:rsidRPr="00F07925" w:rsidRDefault="00734B55" w:rsidP="00336A6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Белоногов С.А., ул. </w:t>
            </w:r>
            <w:r w:rsidRPr="00F07925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Алексеева, д.10, квартал 208</w:t>
            </w:r>
          </w:p>
          <w:p w:rsidR="00734B55" w:rsidRPr="00686F94" w:rsidRDefault="00734B55" w:rsidP="00336A6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734B55" w:rsidRPr="00686F94" w:rsidTr="00985EB4">
        <w:trPr>
          <w:gridAfter w:val="1"/>
          <w:wAfter w:w="124" w:type="dxa"/>
          <w:trHeight w:val="527"/>
        </w:trPr>
        <w:tc>
          <w:tcPr>
            <w:tcW w:w="480" w:type="dxa"/>
            <w:vAlign w:val="center"/>
          </w:tcPr>
          <w:p w:rsidR="00734B55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20.</w:t>
            </w:r>
          </w:p>
        </w:tc>
        <w:tc>
          <w:tcPr>
            <w:tcW w:w="512" w:type="dxa"/>
            <w:gridSpan w:val="2"/>
            <w:vAlign w:val="center"/>
          </w:tcPr>
          <w:p w:rsidR="00734B55" w:rsidRPr="00112B62" w:rsidRDefault="00734B55" w:rsidP="00985EB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702" w:type="dxa"/>
            <w:gridSpan w:val="2"/>
          </w:tcPr>
          <w:p w:rsidR="00734B55" w:rsidRDefault="00734B55" w:rsidP="0086740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 –</w:t>
            </w:r>
          </w:p>
          <w:p w:rsidR="00734B55" w:rsidRDefault="00734B55" w:rsidP="0086740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 xml:space="preserve"> Новые Краны</w:t>
            </w:r>
            <w:r>
              <w:rPr>
                <w:sz w:val="16"/>
                <w:szCs w:val="16"/>
              </w:rPr>
              <w:t xml:space="preserve"> </w:t>
            </w:r>
          </w:p>
          <w:p w:rsidR="00734B55" w:rsidRDefault="00734B55" w:rsidP="0086740D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(через «Захолынский район»)</w:t>
            </w:r>
          </w:p>
        </w:tc>
        <w:tc>
          <w:tcPr>
            <w:tcW w:w="2722" w:type="dxa"/>
            <w:gridSpan w:val="3"/>
          </w:tcPr>
          <w:p w:rsidR="00734B55" w:rsidRPr="00686F94" w:rsidRDefault="00734B55" w:rsidP="006D24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Новый Краностроительный завод</w:t>
            </w:r>
          </w:p>
          <w:p w:rsidR="00734B55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Магазин «Спартак»</w:t>
            </w:r>
          </w:p>
          <w:p w:rsidR="00734B55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Трудовая</w:t>
            </w:r>
          </w:p>
          <w:p w:rsidR="00734B55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Никиты Головни</w:t>
            </w:r>
          </w:p>
          <w:p w:rsidR="00734B55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Ржевский технологический колледж</w:t>
            </w:r>
          </w:p>
          <w:p w:rsidR="00734B55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Дом престарелых</w:t>
            </w:r>
          </w:p>
          <w:p w:rsidR="00734B55" w:rsidRPr="00686F94" w:rsidRDefault="00734B55" w:rsidP="006D24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Калининские д</w:t>
            </w:r>
            <w:r w:rsidRPr="00686F94">
              <w:rPr>
                <w:sz w:val="16"/>
                <w:szCs w:val="16"/>
              </w:rPr>
              <w:t>ома</w:t>
            </w:r>
          </w:p>
          <w:p w:rsidR="00734B55" w:rsidRPr="00686F94" w:rsidRDefault="00734B55" w:rsidP="006D24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Клуб РМЗ</w:t>
            </w:r>
          </w:p>
          <w:p w:rsidR="00734B55" w:rsidRPr="00686F94" w:rsidRDefault="00734B55" w:rsidP="006D24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Ржев-1</w:t>
            </w:r>
          </w:p>
          <w:p w:rsidR="00734B55" w:rsidRPr="00686F94" w:rsidRDefault="00734B55" w:rsidP="006D24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Завод РМЗ</w:t>
            </w:r>
          </w:p>
          <w:p w:rsidR="00734B55" w:rsidRPr="00686F94" w:rsidRDefault="00734B55" w:rsidP="006D24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Магазин «Светофор»</w:t>
            </w:r>
          </w:p>
          <w:p w:rsidR="00734B55" w:rsidRPr="00686F94" w:rsidRDefault="00734B55" w:rsidP="006D24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Кирпичный завод</w:t>
            </w:r>
          </w:p>
          <w:p w:rsidR="00734B55" w:rsidRDefault="00734B55" w:rsidP="002346D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Мебельный комбинат</w:t>
            </w:r>
          </w:p>
          <w:p w:rsidR="00734B55" w:rsidRDefault="00734B55" w:rsidP="002346D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734B55" w:rsidRPr="002346D5" w:rsidRDefault="00734B55" w:rsidP="002346D5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672" w:type="dxa"/>
            <w:gridSpan w:val="2"/>
          </w:tcPr>
          <w:p w:rsidR="00734B55" w:rsidRPr="00686F94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Краностроителей</w:t>
            </w:r>
          </w:p>
          <w:p w:rsidR="00734B55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Большевистская</w:t>
            </w:r>
          </w:p>
          <w:p w:rsidR="00734B55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Лесной переулок</w:t>
            </w:r>
          </w:p>
          <w:p w:rsidR="00734B55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Трудовая</w:t>
            </w:r>
          </w:p>
          <w:p w:rsidR="00734B55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Севастопольская</w:t>
            </w:r>
          </w:p>
          <w:p w:rsidR="00734B55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Захолынский пр.</w:t>
            </w:r>
          </w:p>
          <w:p w:rsidR="00734B55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Котовского</w:t>
            </w:r>
          </w:p>
          <w:p w:rsidR="00734B55" w:rsidRPr="00686F94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ул. Никиты Головни-</w:t>
            </w:r>
          </w:p>
          <w:p w:rsidR="00734B55" w:rsidRPr="00686F94" w:rsidRDefault="00734B55" w:rsidP="006D2428">
            <w:pPr>
              <w:pStyle w:val="NormalWeb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686F94">
              <w:rPr>
                <w:sz w:val="16"/>
                <w:szCs w:val="16"/>
              </w:rPr>
              <w:t>ул.</w:t>
            </w:r>
            <w:r>
              <w:rPr>
                <w:sz w:val="16"/>
                <w:szCs w:val="16"/>
              </w:rPr>
              <w:t xml:space="preserve"> Ленинградское шо</w:t>
            </w:r>
            <w:r w:rsidRPr="00686F94">
              <w:rPr>
                <w:sz w:val="16"/>
                <w:szCs w:val="16"/>
              </w:rPr>
              <w:t>ссе</w:t>
            </w:r>
          </w:p>
          <w:p w:rsidR="00734B55" w:rsidRPr="00686F94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ул.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Осташковское шоссе</w:t>
            </w:r>
          </w:p>
          <w:p w:rsidR="00734B55" w:rsidRPr="00686F94" w:rsidRDefault="00734B55" w:rsidP="006D24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ул. </w:t>
            </w: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Осташковский проезд</w:t>
            </w:r>
          </w:p>
          <w:p w:rsidR="00734B55" w:rsidRPr="00686F94" w:rsidRDefault="00734B55" w:rsidP="006D2428">
            <w:pPr>
              <w:pStyle w:val="NormalWeb"/>
              <w:spacing w:before="0" w:beforeAutospacing="0" w:after="0"/>
              <w:jc w:val="center"/>
              <w:rPr>
                <w:color w:val="000000"/>
                <w:sz w:val="16"/>
                <w:szCs w:val="16"/>
              </w:rPr>
            </w:pPr>
            <w:r w:rsidRPr="00686F94">
              <w:rPr>
                <w:color w:val="000000"/>
                <w:sz w:val="16"/>
                <w:szCs w:val="16"/>
              </w:rPr>
              <w:t>ул.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86F94">
              <w:rPr>
                <w:color w:val="000000"/>
                <w:sz w:val="16"/>
                <w:szCs w:val="16"/>
              </w:rPr>
              <w:t>Центральная</w:t>
            </w:r>
          </w:p>
        </w:tc>
        <w:tc>
          <w:tcPr>
            <w:tcW w:w="668" w:type="dxa"/>
            <w:gridSpan w:val="2"/>
          </w:tcPr>
          <w:p w:rsidR="00734B55" w:rsidRDefault="00734B55" w:rsidP="00336A6D">
            <w:pPr>
              <w:pStyle w:val="NormalWeb"/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9,2</w:t>
            </w:r>
          </w:p>
        </w:tc>
        <w:tc>
          <w:tcPr>
            <w:tcW w:w="1440" w:type="dxa"/>
            <w:gridSpan w:val="2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Только в установленных остановочных пунктах</w:t>
            </w:r>
          </w:p>
        </w:tc>
        <w:tc>
          <w:tcPr>
            <w:tcW w:w="1480" w:type="dxa"/>
            <w:gridSpan w:val="3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Регулярные перевозки по регулируемому тарифу</w:t>
            </w:r>
          </w:p>
        </w:tc>
        <w:tc>
          <w:tcPr>
            <w:tcW w:w="1040" w:type="dxa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2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</w:rPr>
              <w:t>Не установлены</w:t>
            </w:r>
          </w:p>
        </w:tc>
        <w:tc>
          <w:tcPr>
            <w:tcW w:w="1020" w:type="dxa"/>
          </w:tcPr>
          <w:p w:rsidR="00734B55" w:rsidRPr="00686F94" w:rsidRDefault="00734B55" w:rsidP="00336A6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I полугодие 20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60" w:type="dxa"/>
          </w:tcPr>
          <w:p w:rsidR="00734B55" w:rsidRDefault="00734B55" w:rsidP="001B333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86F9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- МУП «Автотранс»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734B55" w:rsidRPr="00686F94" w:rsidRDefault="00734B55" w:rsidP="001B333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г. Ржева</w:t>
            </w:r>
          </w:p>
          <w:p w:rsidR="00734B55" w:rsidRPr="00686F94" w:rsidRDefault="00734B55" w:rsidP="001B333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hyperlink r:id="rId17" w:history="1">
              <w:r w:rsidRPr="00686F94">
                <w:rPr>
                  <w:rStyle w:val="Hyperlink"/>
                  <w:rFonts w:ascii="Times New Roman" w:hAnsi="Times New Roman"/>
                  <w:iCs/>
                  <w:color w:val="000000"/>
                  <w:sz w:val="16"/>
                  <w:szCs w:val="16"/>
                  <w:u w:val="none"/>
                  <w:shd w:val="clear" w:color="auto" w:fill="FFFFFF"/>
                </w:rPr>
                <w:t>ул. Куйбышева, 45</w:t>
              </w:r>
            </w:hyperlink>
          </w:p>
        </w:tc>
      </w:tr>
      <w:tr w:rsidR="00734B55" w:rsidRPr="00686F94" w:rsidTr="003A6EB8">
        <w:trPr>
          <w:trHeight w:val="522"/>
        </w:trPr>
        <w:tc>
          <w:tcPr>
            <w:tcW w:w="480" w:type="dxa"/>
            <w:tcBorders>
              <w:left w:val="nil"/>
              <w:bottom w:val="nil"/>
              <w:right w:val="nil"/>
            </w:tcBorders>
          </w:tcPr>
          <w:p w:rsidR="00734B55" w:rsidRPr="00686F94" w:rsidRDefault="00734B55" w:rsidP="00686F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80" w:type="dxa"/>
            <w:gridSpan w:val="22"/>
            <w:tcBorders>
              <w:left w:val="nil"/>
              <w:bottom w:val="nil"/>
              <w:right w:val="nil"/>
            </w:tcBorders>
            <w:vAlign w:val="bottom"/>
          </w:tcPr>
          <w:p w:rsidR="00734B55" w:rsidRPr="00686F94" w:rsidRDefault="00734B55" w:rsidP="003A6EB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86F94">
              <w:rPr>
                <w:rFonts w:ascii="Times New Roman" w:hAnsi="Times New Roman"/>
                <w:sz w:val="28"/>
                <w:szCs w:val="28"/>
              </w:rPr>
              <w:t>* - по истечении срока действия договора регулярные перевозки осуществляются по нерегулируемым тарифам.</w:t>
            </w:r>
          </w:p>
        </w:tc>
      </w:tr>
    </w:tbl>
    <w:p w:rsidR="00734B55" w:rsidRPr="00413070" w:rsidRDefault="00734B55" w:rsidP="00413070">
      <w:pPr>
        <w:jc w:val="right"/>
        <w:rPr>
          <w:rFonts w:ascii="Times New Roman" w:hAnsi="Times New Roman"/>
          <w:sz w:val="24"/>
          <w:szCs w:val="24"/>
        </w:rPr>
      </w:pPr>
      <w:r w:rsidRPr="00413070">
        <w:rPr>
          <w:rFonts w:ascii="Times New Roman" w:hAnsi="Times New Roman"/>
          <w:sz w:val="24"/>
          <w:szCs w:val="24"/>
        </w:rPr>
        <w:t>».</w:t>
      </w:r>
    </w:p>
    <w:sectPr w:rsidR="00734B55" w:rsidRPr="00413070" w:rsidSect="003A6195">
      <w:pgSz w:w="16838" w:h="11906" w:orient="landscape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67F8"/>
    <w:multiLevelType w:val="hybridMultilevel"/>
    <w:tmpl w:val="26BA08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567CDA"/>
    <w:multiLevelType w:val="hybridMultilevel"/>
    <w:tmpl w:val="12EC52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2009"/>
    <w:rsid w:val="00000C78"/>
    <w:rsid w:val="000018B5"/>
    <w:rsid w:val="00002C06"/>
    <w:rsid w:val="00023FB6"/>
    <w:rsid w:val="000273CD"/>
    <w:rsid w:val="00030284"/>
    <w:rsid w:val="00031B24"/>
    <w:rsid w:val="000342AA"/>
    <w:rsid w:val="00042412"/>
    <w:rsid w:val="000518C1"/>
    <w:rsid w:val="00053829"/>
    <w:rsid w:val="00074E8B"/>
    <w:rsid w:val="00074F89"/>
    <w:rsid w:val="000906F1"/>
    <w:rsid w:val="00095877"/>
    <w:rsid w:val="000A4ADF"/>
    <w:rsid w:val="000A4CAE"/>
    <w:rsid w:val="000A614E"/>
    <w:rsid w:val="000B68D0"/>
    <w:rsid w:val="000C6FE2"/>
    <w:rsid w:val="000E135D"/>
    <w:rsid w:val="000E68B7"/>
    <w:rsid w:val="000F6A43"/>
    <w:rsid w:val="00101FAA"/>
    <w:rsid w:val="001030C3"/>
    <w:rsid w:val="00103D7B"/>
    <w:rsid w:val="00107874"/>
    <w:rsid w:val="00112B62"/>
    <w:rsid w:val="0011728D"/>
    <w:rsid w:val="00131FC1"/>
    <w:rsid w:val="0013335C"/>
    <w:rsid w:val="00136305"/>
    <w:rsid w:val="001364AF"/>
    <w:rsid w:val="001427D0"/>
    <w:rsid w:val="00144367"/>
    <w:rsid w:val="0015295C"/>
    <w:rsid w:val="00156073"/>
    <w:rsid w:val="00160814"/>
    <w:rsid w:val="001730A7"/>
    <w:rsid w:val="001762DE"/>
    <w:rsid w:val="001851E8"/>
    <w:rsid w:val="00187EF8"/>
    <w:rsid w:val="001A15EC"/>
    <w:rsid w:val="001B333C"/>
    <w:rsid w:val="001B5968"/>
    <w:rsid w:val="001B622F"/>
    <w:rsid w:val="001C69F5"/>
    <w:rsid w:val="001D28E3"/>
    <w:rsid w:val="001E17AE"/>
    <w:rsid w:val="001E273A"/>
    <w:rsid w:val="001E46C5"/>
    <w:rsid w:val="001F476E"/>
    <w:rsid w:val="00201142"/>
    <w:rsid w:val="00202EE7"/>
    <w:rsid w:val="00207648"/>
    <w:rsid w:val="002227D9"/>
    <w:rsid w:val="00226AD0"/>
    <w:rsid w:val="00226B1B"/>
    <w:rsid w:val="00233AAD"/>
    <w:rsid w:val="002346D5"/>
    <w:rsid w:val="0023635E"/>
    <w:rsid w:val="00237427"/>
    <w:rsid w:val="00242933"/>
    <w:rsid w:val="00242CF3"/>
    <w:rsid w:val="002434A7"/>
    <w:rsid w:val="00250F20"/>
    <w:rsid w:val="0027463B"/>
    <w:rsid w:val="002762E4"/>
    <w:rsid w:val="0028756E"/>
    <w:rsid w:val="002966A4"/>
    <w:rsid w:val="002A2C58"/>
    <w:rsid w:val="002A31BC"/>
    <w:rsid w:val="002B15C1"/>
    <w:rsid w:val="002B3073"/>
    <w:rsid w:val="002C518D"/>
    <w:rsid w:val="002C5AEC"/>
    <w:rsid w:val="002D1C90"/>
    <w:rsid w:val="002E23E0"/>
    <w:rsid w:val="002E2A92"/>
    <w:rsid w:val="002E32BA"/>
    <w:rsid w:val="002F183E"/>
    <w:rsid w:val="002F7AE2"/>
    <w:rsid w:val="00316DEB"/>
    <w:rsid w:val="003208E6"/>
    <w:rsid w:val="00320968"/>
    <w:rsid w:val="00326E9D"/>
    <w:rsid w:val="003334C4"/>
    <w:rsid w:val="00336A6D"/>
    <w:rsid w:val="003400B3"/>
    <w:rsid w:val="0034076C"/>
    <w:rsid w:val="00342F92"/>
    <w:rsid w:val="00344CE2"/>
    <w:rsid w:val="00355DD4"/>
    <w:rsid w:val="003606DE"/>
    <w:rsid w:val="00362C19"/>
    <w:rsid w:val="00372F9D"/>
    <w:rsid w:val="00373CEA"/>
    <w:rsid w:val="00376E34"/>
    <w:rsid w:val="00385A0F"/>
    <w:rsid w:val="0039012B"/>
    <w:rsid w:val="00393400"/>
    <w:rsid w:val="003A27E0"/>
    <w:rsid w:val="003A6195"/>
    <w:rsid w:val="003A6EB8"/>
    <w:rsid w:val="003B1908"/>
    <w:rsid w:val="003C22C0"/>
    <w:rsid w:val="003D48D0"/>
    <w:rsid w:val="003D64C6"/>
    <w:rsid w:val="003E2612"/>
    <w:rsid w:val="003E39BD"/>
    <w:rsid w:val="003E7825"/>
    <w:rsid w:val="00407BA7"/>
    <w:rsid w:val="00407C43"/>
    <w:rsid w:val="00413070"/>
    <w:rsid w:val="004260DE"/>
    <w:rsid w:val="0043355B"/>
    <w:rsid w:val="004602B4"/>
    <w:rsid w:val="00460C99"/>
    <w:rsid w:val="004830BE"/>
    <w:rsid w:val="00484721"/>
    <w:rsid w:val="00484A3E"/>
    <w:rsid w:val="00487FD6"/>
    <w:rsid w:val="00494404"/>
    <w:rsid w:val="004A35BF"/>
    <w:rsid w:val="004A4BE7"/>
    <w:rsid w:val="004A6406"/>
    <w:rsid w:val="004C1131"/>
    <w:rsid w:val="004D2373"/>
    <w:rsid w:val="004E5C13"/>
    <w:rsid w:val="00512CD6"/>
    <w:rsid w:val="0051489C"/>
    <w:rsid w:val="00534508"/>
    <w:rsid w:val="00535EE0"/>
    <w:rsid w:val="005402A1"/>
    <w:rsid w:val="005436F9"/>
    <w:rsid w:val="0054568E"/>
    <w:rsid w:val="00551D1B"/>
    <w:rsid w:val="005572A6"/>
    <w:rsid w:val="00557577"/>
    <w:rsid w:val="00557ACF"/>
    <w:rsid w:val="0056499E"/>
    <w:rsid w:val="00572F93"/>
    <w:rsid w:val="00582741"/>
    <w:rsid w:val="00590B7F"/>
    <w:rsid w:val="00594E54"/>
    <w:rsid w:val="00595225"/>
    <w:rsid w:val="005A28F0"/>
    <w:rsid w:val="005A3799"/>
    <w:rsid w:val="005A6C4F"/>
    <w:rsid w:val="005C10A6"/>
    <w:rsid w:val="005C6F25"/>
    <w:rsid w:val="005D15BB"/>
    <w:rsid w:val="005D27BB"/>
    <w:rsid w:val="005D3B05"/>
    <w:rsid w:val="005E3F6A"/>
    <w:rsid w:val="005F2A69"/>
    <w:rsid w:val="005F61CB"/>
    <w:rsid w:val="005F74D2"/>
    <w:rsid w:val="00613A97"/>
    <w:rsid w:val="006160AE"/>
    <w:rsid w:val="006206EB"/>
    <w:rsid w:val="0062664B"/>
    <w:rsid w:val="006269F6"/>
    <w:rsid w:val="00626FBE"/>
    <w:rsid w:val="006310A9"/>
    <w:rsid w:val="00631588"/>
    <w:rsid w:val="00641281"/>
    <w:rsid w:val="00642223"/>
    <w:rsid w:val="0064626F"/>
    <w:rsid w:val="00650215"/>
    <w:rsid w:val="0065048D"/>
    <w:rsid w:val="00661B85"/>
    <w:rsid w:val="00662009"/>
    <w:rsid w:val="0068382C"/>
    <w:rsid w:val="006865EA"/>
    <w:rsid w:val="00686F94"/>
    <w:rsid w:val="00696618"/>
    <w:rsid w:val="006A488B"/>
    <w:rsid w:val="006A52B1"/>
    <w:rsid w:val="006B4B42"/>
    <w:rsid w:val="006C6168"/>
    <w:rsid w:val="006C63DC"/>
    <w:rsid w:val="006D2428"/>
    <w:rsid w:val="006D63A3"/>
    <w:rsid w:val="006E0199"/>
    <w:rsid w:val="006E4FAC"/>
    <w:rsid w:val="006E7383"/>
    <w:rsid w:val="006F28BD"/>
    <w:rsid w:val="006F2A99"/>
    <w:rsid w:val="006F3089"/>
    <w:rsid w:val="006F53FF"/>
    <w:rsid w:val="00700D64"/>
    <w:rsid w:val="00711FF8"/>
    <w:rsid w:val="007168E9"/>
    <w:rsid w:val="00727FB2"/>
    <w:rsid w:val="00734B55"/>
    <w:rsid w:val="007355BC"/>
    <w:rsid w:val="00740FBC"/>
    <w:rsid w:val="0074765B"/>
    <w:rsid w:val="00767942"/>
    <w:rsid w:val="0077276A"/>
    <w:rsid w:val="00775C64"/>
    <w:rsid w:val="007806B1"/>
    <w:rsid w:val="00783984"/>
    <w:rsid w:val="0078638F"/>
    <w:rsid w:val="00795E42"/>
    <w:rsid w:val="00797DC3"/>
    <w:rsid w:val="007A4B61"/>
    <w:rsid w:val="007A6E3D"/>
    <w:rsid w:val="007B080B"/>
    <w:rsid w:val="007B2FD1"/>
    <w:rsid w:val="007B48DB"/>
    <w:rsid w:val="007C5DB3"/>
    <w:rsid w:val="007D30FD"/>
    <w:rsid w:val="007D58F9"/>
    <w:rsid w:val="007D5EEA"/>
    <w:rsid w:val="007D6EE1"/>
    <w:rsid w:val="007F0C81"/>
    <w:rsid w:val="007F6093"/>
    <w:rsid w:val="00813F87"/>
    <w:rsid w:val="0082695F"/>
    <w:rsid w:val="00835299"/>
    <w:rsid w:val="0083543B"/>
    <w:rsid w:val="008470E9"/>
    <w:rsid w:val="00855ABB"/>
    <w:rsid w:val="008605C6"/>
    <w:rsid w:val="00866AA3"/>
    <w:rsid w:val="0086740D"/>
    <w:rsid w:val="00872C80"/>
    <w:rsid w:val="008804E1"/>
    <w:rsid w:val="008864F3"/>
    <w:rsid w:val="008910B9"/>
    <w:rsid w:val="00892359"/>
    <w:rsid w:val="008B57BF"/>
    <w:rsid w:val="008B6E19"/>
    <w:rsid w:val="008F46C5"/>
    <w:rsid w:val="00902059"/>
    <w:rsid w:val="00902382"/>
    <w:rsid w:val="00902580"/>
    <w:rsid w:val="00915C14"/>
    <w:rsid w:val="00920105"/>
    <w:rsid w:val="009204F4"/>
    <w:rsid w:val="0093314A"/>
    <w:rsid w:val="00935BCC"/>
    <w:rsid w:val="00941B58"/>
    <w:rsid w:val="009420F8"/>
    <w:rsid w:val="00945C78"/>
    <w:rsid w:val="00960A6B"/>
    <w:rsid w:val="00965D93"/>
    <w:rsid w:val="00970755"/>
    <w:rsid w:val="00971522"/>
    <w:rsid w:val="00981728"/>
    <w:rsid w:val="00985743"/>
    <w:rsid w:val="00985EB4"/>
    <w:rsid w:val="00992FCE"/>
    <w:rsid w:val="009A22CD"/>
    <w:rsid w:val="009A3A32"/>
    <w:rsid w:val="009A5171"/>
    <w:rsid w:val="009B29B4"/>
    <w:rsid w:val="009B62D9"/>
    <w:rsid w:val="009C7472"/>
    <w:rsid w:val="009D315F"/>
    <w:rsid w:val="009D4BA0"/>
    <w:rsid w:val="009F0C88"/>
    <w:rsid w:val="009F43A4"/>
    <w:rsid w:val="009F7B42"/>
    <w:rsid w:val="00A02304"/>
    <w:rsid w:val="00A0443D"/>
    <w:rsid w:val="00A0566D"/>
    <w:rsid w:val="00A23813"/>
    <w:rsid w:val="00A24A4F"/>
    <w:rsid w:val="00A269AA"/>
    <w:rsid w:val="00A343E8"/>
    <w:rsid w:val="00A4466A"/>
    <w:rsid w:val="00A51C64"/>
    <w:rsid w:val="00A64CB3"/>
    <w:rsid w:val="00A72DA7"/>
    <w:rsid w:val="00A77CC2"/>
    <w:rsid w:val="00A82F91"/>
    <w:rsid w:val="00A84FB0"/>
    <w:rsid w:val="00A91304"/>
    <w:rsid w:val="00A93CD7"/>
    <w:rsid w:val="00A958FB"/>
    <w:rsid w:val="00AA14FF"/>
    <w:rsid w:val="00AA2467"/>
    <w:rsid w:val="00AA28FA"/>
    <w:rsid w:val="00AB193B"/>
    <w:rsid w:val="00AB3D00"/>
    <w:rsid w:val="00AB6CA4"/>
    <w:rsid w:val="00AC6282"/>
    <w:rsid w:val="00AD05EB"/>
    <w:rsid w:val="00AD7082"/>
    <w:rsid w:val="00AE021A"/>
    <w:rsid w:val="00AE410A"/>
    <w:rsid w:val="00AE4978"/>
    <w:rsid w:val="00AF0408"/>
    <w:rsid w:val="00AF6E92"/>
    <w:rsid w:val="00B00726"/>
    <w:rsid w:val="00B07047"/>
    <w:rsid w:val="00B0729B"/>
    <w:rsid w:val="00B07527"/>
    <w:rsid w:val="00B30964"/>
    <w:rsid w:val="00B33160"/>
    <w:rsid w:val="00B372EE"/>
    <w:rsid w:val="00B66D6D"/>
    <w:rsid w:val="00B83AFB"/>
    <w:rsid w:val="00B919BA"/>
    <w:rsid w:val="00BB73A6"/>
    <w:rsid w:val="00BC4ED4"/>
    <w:rsid w:val="00BC5420"/>
    <w:rsid w:val="00BD752D"/>
    <w:rsid w:val="00BF02FF"/>
    <w:rsid w:val="00BF33F8"/>
    <w:rsid w:val="00BF7794"/>
    <w:rsid w:val="00C225C7"/>
    <w:rsid w:val="00C2691C"/>
    <w:rsid w:val="00C275BA"/>
    <w:rsid w:val="00C306EB"/>
    <w:rsid w:val="00C346CB"/>
    <w:rsid w:val="00C34A43"/>
    <w:rsid w:val="00C41E20"/>
    <w:rsid w:val="00C45FFE"/>
    <w:rsid w:val="00C4694D"/>
    <w:rsid w:val="00C62AAC"/>
    <w:rsid w:val="00C647B9"/>
    <w:rsid w:val="00C74FEE"/>
    <w:rsid w:val="00C82BF8"/>
    <w:rsid w:val="00C85591"/>
    <w:rsid w:val="00C91968"/>
    <w:rsid w:val="00CA5F2C"/>
    <w:rsid w:val="00CB029C"/>
    <w:rsid w:val="00CC116E"/>
    <w:rsid w:val="00CC2617"/>
    <w:rsid w:val="00CC5966"/>
    <w:rsid w:val="00CD3085"/>
    <w:rsid w:val="00CE6DDC"/>
    <w:rsid w:val="00CE78CE"/>
    <w:rsid w:val="00CE7BA8"/>
    <w:rsid w:val="00CF274E"/>
    <w:rsid w:val="00CF4F18"/>
    <w:rsid w:val="00D10F27"/>
    <w:rsid w:val="00D14A21"/>
    <w:rsid w:val="00D15E96"/>
    <w:rsid w:val="00D266E0"/>
    <w:rsid w:val="00D30E6D"/>
    <w:rsid w:val="00D402D1"/>
    <w:rsid w:val="00D457AD"/>
    <w:rsid w:val="00D5196C"/>
    <w:rsid w:val="00D7028D"/>
    <w:rsid w:val="00D8315B"/>
    <w:rsid w:val="00D9166A"/>
    <w:rsid w:val="00D91DE8"/>
    <w:rsid w:val="00D949DB"/>
    <w:rsid w:val="00D9715E"/>
    <w:rsid w:val="00DA002F"/>
    <w:rsid w:val="00DA7642"/>
    <w:rsid w:val="00DA7E1A"/>
    <w:rsid w:val="00DC0B4D"/>
    <w:rsid w:val="00DC6702"/>
    <w:rsid w:val="00DD362A"/>
    <w:rsid w:val="00DD4E9A"/>
    <w:rsid w:val="00DD64F3"/>
    <w:rsid w:val="00DE3A3F"/>
    <w:rsid w:val="00DE417B"/>
    <w:rsid w:val="00DE7BD8"/>
    <w:rsid w:val="00DF6A65"/>
    <w:rsid w:val="00E0006C"/>
    <w:rsid w:val="00E03E7B"/>
    <w:rsid w:val="00E222BE"/>
    <w:rsid w:val="00E27509"/>
    <w:rsid w:val="00E332F3"/>
    <w:rsid w:val="00E552EB"/>
    <w:rsid w:val="00E55B13"/>
    <w:rsid w:val="00E57571"/>
    <w:rsid w:val="00E60F36"/>
    <w:rsid w:val="00E62BF4"/>
    <w:rsid w:val="00E6497D"/>
    <w:rsid w:val="00E66AAE"/>
    <w:rsid w:val="00E66EF9"/>
    <w:rsid w:val="00E679D7"/>
    <w:rsid w:val="00E83BB1"/>
    <w:rsid w:val="00E87B8E"/>
    <w:rsid w:val="00EA2961"/>
    <w:rsid w:val="00EA3714"/>
    <w:rsid w:val="00EA5571"/>
    <w:rsid w:val="00EC6DC4"/>
    <w:rsid w:val="00F04D5D"/>
    <w:rsid w:val="00F07925"/>
    <w:rsid w:val="00F07B52"/>
    <w:rsid w:val="00F14107"/>
    <w:rsid w:val="00F17FF4"/>
    <w:rsid w:val="00F213B7"/>
    <w:rsid w:val="00F22528"/>
    <w:rsid w:val="00F23BE1"/>
    <w:rsid w:val="00F25CA8"/>
    <w:rsid w:val="00F26284"/>
    <w:rsid w:val="00F3342A"/>
    <w:rsid w:val="00F417F2"/>
    <w:rsid w:val="00F43DE3"/>
    <w:rsid w:val="00F45DA8"/>
    <w:rsid w:val="00F46C91"/>
    <w:rsid w:val="00F5675E"/>
    <w:rsid w:val="00F621E4"/>
    <w:rsid w:val="00F63A3D"/>
    <w:rsid w:val="00F74B5A"/>
    <w:rsid w:val="00F82234"/>
    <w:rsid w:val="00F82664"/>
    <w:rsid w:val="00F86A57"/>
    <w:rsid w:val="00FB3AA7"/>
    <w:rsid w:val="00FB3B32"/>
    <w:rsid w:val="00FC53A9"/>
    <w:rsid w:val="00FD257B"/>
    <w:rsid w:val="00FD5CEA"/>
    <w:rsid w:val="00FD63E2"/>
    <w:rsid w:val="00FE092C"/>
    <w:rsid w:val="00FF0952"/>
    <w:rsid w:val="00FF2ABF"/>
    <w:rsid w:val="00FF6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4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0704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3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450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A958FB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97152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F213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94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eo:56.272295,34.326810" TargetMode="External"/><Relationship Id="rId13" Type="http://schemas.openxmlformats.org/officeDocument/2006/relationships/hyperlink" Target="geo:56.272295,34.32681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eo:56.272295,34.326810" TargetMode="External"/><Relationship Id="rId12" Type="http://schemas.openxmlformats.org/officeDocument/2006/relationships/hyperlink" Target="geo:56.272295,34.326810" TargetMode="External"/><Relationship Id="rId17" Type="http://schemas.openxmlformats.org/officeDocument/2006/relationships/hyperlink" Target="geo:56.272295,34.326810" TargetMode="External"/><Relationship Id="rId2" Type="http://schemas.openxmlformats.org/officeDocument/2006/relationships/styles" Target="styles.xml"/><Relationship Id="rId16" Type="http://schemas.openxmlformats.org/officeDocument/2006/relationships/hyperlink" Target="geo:56.272295,34.326810" TargetMode="External"/><Relationship Id="rId1" Type="http://schemas.openxmlformats.org/officeDocument/2006/relationships/numbering" Target="numbering.xml"/><Relationship Id="rId6" Type="http://schemas.openxmlformats.org/officeDocument/2006/relationships/hyperlink" Target="geo:56.272295,34.326810" TargetMode="External"/><Relationship Id="rId11" Type="http://schemas.openxmlformats.org/officeDocument/2006/relationships/hyperlink" Target="geo:56.272295,34.326810" TargetMode="External"/><Relationship Id="rId5" Type="http://schemas.openxmlformats.org/officeDocument/2006/relationships/hyperlink" Target="geo:56.272295,34.326810" TargetMode="External"/><Relationship Id="rId15" Type="http://schemas.openxmlformats.org/officeDocument/2006/relationships/hyperlink" Target="geo:56.272295,34.326810" TargetMode="External"/><Relationship Id="rId10" Type="http://schemas.openxmlformats.org/officeDocument/2006/relationships/hyperlink" Target="geo:56.272295,34.32681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eo:56.272295,34.326810" TargetMode="External"/><Relationship Id="rId14" Type="http://schemas.openxmlformats.org/officeDocument/2006/relationships/hyperlink" Target="geo:56.272295,34.3268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7</Pages>
  <Words>2034</Words>
  <Characters>11598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Burshe</dc:creator>
  <cp:keywords/>
  <dc:description/>
  <cp:lastModifiedBy>mahinistka</cp:lastModifiedBy>
  <cp:revision>16</cp:revision>
  <cp:lastPrinted>2019-12-17T09:23:00Z</cp:lastPrinted>
  <dcterms:created xsi:type="dcterms:W3CDTF">2020-08-12T12:04:00Z</dcterms:created>
  <dcterms:modified xsi:type="dcterms:W3CDTF">2020-12-08T09:42:00Z</dcterms:modified>
</cp:coreProperties>
</file>